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C0ED8F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BA5D3A">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A5D3A">
        <w:rPr>
          <w:rFonts w:cs="Arial"/>
          <w:color w:val="000000"/>
          <w:sz w:val="24"/>
          <w:szCs w:val="24"/>
        </w:rPr>
        <w:t>0721</w:t>
      </w:r>
      <w:bookmarkStart w:id="0" w:name="_GoBack"/>
      <w:bookmarkEnd w:id="0"/>
    </w:p>
    <w:p w14:paraId="24E6E063" w14:textId="77777777" w:rsidR="00BA5D3A" w:rsidRPr="00C51EC1" w:rsidRDefault="00BA5D3A" w:rsidP="00BA5D3A">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C3F0B7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16263">
        <w:rPr>
          <w:rFonts w:ascii="Arial" w:hAnsi="Arial"/>
          <w:sz w:val="24"/>
          <w:lang w:val="en-US"/>
        </w:rPr>
        <w:t>8.1.4.11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647F61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46BB9">
        <w:rPr>
          <w:rFonts w:ascii="Arial" w:hAnsi="Arial"/>
          <w:sz w:val="24"/>
          <w:lang w:val="en-US"/>
        </w:rPr>
        <w:t>On measurements</w:t>
      </w:r>
      <w:r w:rsidR="00B12954">
        <w:rPr>
          <w:rFonts w:ascii="Arial" w:hAnsi="Arial"/>
          <w:sz w:val="24"/>
          <w:lang w:val="en-US"/>
        </w:rPr>
        <w:t xml:space="preserve"> accuracy requirements</w:t>
      </w:r>
      <w:r w:rsidR="00B46BB9">
        <w:rPr>
          <w:rFonts w:ascii="Arial" w:hAnsi="Arial"/>
          <w:sz w:val="24"/>
          <w:lang w:val="en-US"/>
        </w:rPr>
        <w:t xml:space="preserve">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35D23BE" w14:textId="77777777" w:rsidR="001F74A5" w:rsidRDefault="001F74A5" w:rsidP="00804DAC">
      <w:pPr>
        <w:rPr>
          <w:lang w:val="en-US"/>
        </w:rPr>
      </w:pPr>
      <w:r>
        <w:rPr>
          <w:lang w:val="en-US"/>
        </w:rPr>
        <w:t>In RAN4#93 meeting, the following agreement was reached regarding accuracy of legacy measurements [1]:</w:t>
      </w:r>
    </w:p>
    <w:p w14:paraId="1B7C5921" w14:textId="65FE9E9E" w:rsidR="00804DAC" w:rsidRDefault="001F74A5" w:rsidP="00804DAC">
      <w:pPr>
        <w:rPr>
          <w:lang w:val="en-US"/>
        </w:rPr>
      </w:pPr>
      <w:r>
        <w:rPr>
          <w:lang w:val="en-US"/>
        </w:rPr>
        <w:t xml:space="preserve"> </w:t>
      </w:r>
      <w:r w:rsidR="000343B3" w:rsidRPr="0074147F">
        <w:rPr>
          <w:noProof/>
          <w:lang w:val="en-US" w:eastAsia="zh-CN"/>
        </w:rPr>
        <mc:AlternateContent>
          <mc:Choice Requires="wps">
            <w:drawing>
              <wp:inline distT="0" distB="0" distL="0" distR="0" wp14:anchorId="7C14B25F" wp14:editId="71BC75C3">
                <wp:extent cx="5881420" cy="996950"/>
                <wp:effectExtent l="0" t="0" r="24130"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996950"/>
                        </a:xfrm>
                        <a:prstGeom prst="rect">
                          <a:avLst/>
                        </a:prstGeom>
                        <a:solidFill>
                          <a:srgbClr val="FFFFFF"/>
                        </a:solidFill>
                        <a:ln w="9525">
                          <a:solidFill>
                            <a:srgbClr val="000000"/>
                          </a:solidFill>
                          <a:miter lim="800000"/>
                          <a:headEnd/>
                          <a:tailEnd/>
                        </a:ln>
                      </wps:spPr>
                      <wps:txbx>
                        <w:txbxContent>
                          <w:p w14:paraId="2AC2F00B" w14:textId="252E7032" w:rsidR="000343B3" w:rsidRDefault="000E1D5D" w:rsidP="000343B3">
                            <w:pPr>
                              <w:rPr>
                                <w:rFonts w:eastAsia="Batang"/>
                                <w:b/>
                                <w:lang w:eastAsia="zh-CN"/>
                              </w:rPr>
                            </w:pPr>
                            <w:r w:rsidRPr="000E1D5D">
                              <w:rPr>
                                <w:rFonts w:eastAsia="Batang"/>
                                <w:b/>
                                <w:lang w:eastAsia="zh-CN"/>
                              </w:rPr>
                              <w:t>Measurement Accuracy for RSRP/RSRQ/SINR/L1-RSRP</w:t>
                            </w:r>
                          </w:p>
                          <w:p w14:paraId="17118E96" w14:textId="77777777" w:rsidR="00102048" w:rsidRPr="00102048" w:rsidRDefault="00102048" w:rsidP="00102048">
                            <w:pPr>
                              <w:numPr>
                                <w:ilvl w:val="0"/>
                                <w:numId w:val="36"/>
                              </w:numPr>
                              <w:tabs>
                                <w:tab w:val="num" w:pos="720"/>
                              </w:tabs>
                              <w:rPr>
                                <w:rFonts w:eastAsia="Batang"/>
                                <w:b/>
                                <w:lang w:val="en-US" w:eastAsia="zh-CN"/>
                              </w:rPr>
                            </w:pPr>
                            <w:r w:rsidRPr="00102048">
                              <w:rPr>
                                <w:rFonts w:eastAsia="Batang"/>
                                <w:b/>
                                <w:lang w:val="en-US" w:eastAsia="zh-CN"/>
                              </w:rPr>
                              <w:t>Rel-15 measurement accuracy requirements apply</w:t>
                            </w:r>
                            <w:r w:rsidRPr="00102048">
                              <w:rPr>
                                <w:rFonts w:eastAsia="Batang"/>
                                <w:b/>
                                <w:bCs/>
                                <w:u w:val="single"/>
                                <w:lang w:val="en-US" w:eastAsia="zh-CN"/>
                              </w:rPr>
                              <w:t xml:space="preserve"> </w:t>
                            </w:r>
                          </w:p>
                          <w:p w14:paraId="1797C6AB" w14:textId="77777777" w:rsidR="00102048" w:rsidRPr="00102048" w:rsidRDefault="00102048" w:rsidP="00102048">
                            <w:pPr>
                              <w:numPr>
                                <w:ilvl w:val="1"/>
                                <w:numId w:val="36"/>
                              </w:numPr>
                              <w:tabs>
                                <w:tab w:val="num" w:pos="1440"/>
                              </w:tabs>
                              <w:rPr>
                                <w:rFonts w:eastAsia="Batang"/>
                                <w:b/>
                                <w:lang w:val="en-US" w:eastAsia="zh-CN"/>
                              </w:rPr>
                            </w:pPr>
                            <w:r w:rsidRPr="00102048">
                              <w:rPr>
                                <w:rFonts w:eastAsia="Batang"/>
                                <w:b/>
                                <w:lang w:val="en-US" w:eastAsia="zh-CN"/>
                              </w:rPr>
                              <w:t>How to address the applicability in the specification should consider the outcome of the email discussion</w:t>
                            </w:r>
                          </w:p>
                          <w:p w14:paraId="0192F187" w14:textId="77777777" w:rsidR="000E1D5D" w:rsidRPr="009C5EB9" w:rsidRDefault="000E1D5D" w:rsidP="000343B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C14B25F" id="_x0000_t202" coordsize="21600,21600" o:spt="202" path="m,l,21600r21600,l21600,xe">
                <v:stroke joinstyle="miter"/>
                <v:path gradientshapeok="t" o:connecttype="rect"/>
              </v:shapetype>
              <v:shape id="Text Box 1" o:spid="_x0000_s1026" type="#_x0000_t202" style="width:463.1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">
                <v:textbox>
                  <w:txbxContent>
                    <w:p w14:paraId="2AC2F00B" w14:textId="252E7032" w:rsidR="000343B3" w:rsidRDefault="000E1D5D" w:rsidP="000343B3">
                      <w:pPr>
                        <w:rPr>
                          <w:rFonts w:eastAsia="Batang"/>
                          <w:b/>
                          <w:lang w:eastAsia="zh-CN"/>
                        </w:rPr>
                      </w:pPr>
                      <w:r w:rsidRPr="000E1D5D">
                        <w:rPr>
                          <w:rFonts w:eastAsia="Batang"/>
                          <w:b/>
                          <w:lang w:eastAsia="zh-CN"/>
                        </w:rPr>
                        <w:t>Measurement Accuracy for RSRP/RSRQ/SINR/L1-RSRP</w:t>
                      </w:r>
                    </w:p>
                    <w:p w14:paraId="17118E96" w14:textId="77777777" w:rsidR="00102048" w:rsidRPr="00102048" w:rsidRDefault="00102048" w:rsidP="00102048">
                      <w:pPr>
                        <w:numPr>
                          <w:ilvl w:val="0"/>
                          <w:numId w:val="36"/>
                        </w:numPr>
                        <w:tabs>
                          <w:tab w:val="num" w:pos="720"/>
                        </w:tabs>
                        <w:rPr>
                          <w:rFonts w:eastAsia="Batang"/>
                          <w:b/>
                          <w:lang w:val="en-US" w:eastAsia="zh-CN"/>
                        </w:rPr>
                      </w:pPr>
                      <w:r w:rsidRPr="00102048">
                        <w:rPr>
                          <w:rFonts w:eastAsia="Batang"/>
                          <w:b/>
                          <w:lang w:val="en-US" w:eastAsia="zh-CN"/>
                        </w:rPr>
                        <w:t>Rel-15 measurement accuracy requirements apply</w:t>
                      </w:r>
                      <w:r w:rsidRPr="00102048">
                        <w:rPr>
                          <w:rFonts w:eastAsia="Batang"/>
                          <w:b/>
                          <w:bCs/>
                          <w:u w:val="single"/>
                          <w:lang w:val="en-US" w:eastAsia="zh-CN"/>
                        </w:rPr>
                        <w:t xml:space="preserve"> </w:t>
                      </w:r>
                    </w:p>
                    <w:p w14:paraId="1797C6AB" w14:textId="77777777" w:rsidR="00102048" w:rsidRPr="00102048" w:rsidRDefault="00102048" w:rsidP="00102048">
                      <w:pPr>
                        <w:numPr>
                          <w:ilvl w:val="1"/>
                          <w:numId w:val="36"/>
                        </w:numPr>
                        <w:tabs>
                          <w:tab w:val="num" w:pos="1440"/>
                        </w:tabs>
                        <w:rPr>
                          <w:rFonts w:eastAsia="Batang"/>
                          <w:b/>
                          <w:lang w:val="en-US" w:eastAsia="zh-CN"/>
                        </w:rPr>
                      </w:pPr>
                      <w:r w:rsidRPr="00102048">
                        <w:rPr>
                          <w:rFonts w:eastAsia="Batang"/>
                          <w:b/>
                          <w:lang w:val="en-US" w:eastAsia="zh-CN"/>
                        </w:rPr>
                        <w:t>How to address the applicability in the specification should consider the outcome of the email discussion</w:t>
                      </w:r>
                    </w:p>
                    <w:p w14:paraId="0192F187" w14:textId="77777777" w:rsidR="000E1D5D" w:rsidRPr="009C5EB9" w:rsidRDefault="000E1D5D" w:rsidP="000343B3">
                      <w:pPr>
                        <w:rPr>
                          <w:rFonts w:eastAsia="Batang"/>
                          <w:b/>
                          <w:lang w:eastAsia="zh-CN"/>
                        </w:rPr>
                      </w:pPr>
                    </w:p>
                  </w:txbxContent>
                </v:textbox>
                <w10:anchorlock/>
              </v:shape>
            </w:pict>
          </mc:Fallback>
        </mc:AlternateContent>
      </w:r>
    </w:p>
    <w:p w14:paraId="7417F913" w14:textId="55E864E0" w:rsidR="00102048" w:rsidRPr="00804DAC" w:rsidRDefault="00102048" w:rsidP="00804DAC">
      <w:pPr>
        <w:rPr>
          <w:lang w:val="en-US"/>
        </w:rPr>
      </w:pPr>
      <w:r>
        <w:rPr>
          <w:lang w:val="en-US"/>
        </w:rPr>
        <w:t xml:space="preserve">However, accuracy requirements of RSSI and Channel Occupancy (CO) measurements have not yet been discussed. In this paper, we </w:t>
      </w:r>
      <w:r w:rsidR="0054613E">
        <w:rPr>
          <w:lang w:val="en-US"/>
        </w:rPr>
        <w:t>present our views on this topic</w:t>
      </w:r>
      <w:r w:rsidR="00116263">
        <w:rPr>
          <w:lang w:val="en-US"/>
        </w:rPr>
        <w:t xml:space="preserve"> </w:t>
      </w:r>
      <w:proofErr w:type="gramStart"/>
      <w:r w:rsidR="00116263">
        <w:rPr>
          <w:lang w:val="en-US"/>
        </w:rPr>
        <w:t>and also</w:t>
      </w:r>
      <w:proofErr w:type="gramEnd"/>
      <w:r w:rsidR="00116263">
        <w:rPr>
          <w:lang w:val="en-US"/>
        </w:rPr>
        <w:t xml:space="preserve"> discuss our view on how to capture the measurement accuracy requirements for RSRP/RSRQ/SINR/L1-RSRP</w:t>
      </w:r>
      <w:r w:rsidR="00385017">
        <w:rPr>
          <w:lang w:val="en-US"/>
        </w:rPr>
        <w:t>.</w:t>
      </w:r>
    </w:p>
    <w:p w14:paraId="2D0D5189" w14:textId="7D5162C3" w:rsidR="00C51EC1" w:rsidRDefault="00385017" w:rsidP="00C51EC1">
      <w:pPr>
        <w:pStyle w:val="Heading1"/>
        <w:rPr>
          <w:lang w:val="en-US"/>
        </w:rPr>
      </w:pPr>
      <w:r>
        <w:rPr>
          <w:lang w:val="en-US"/>
        </w:rPr>
        <w:t>RSSI/CO Measurement Accuracy</w:t>
      </w:r>
    </w:p>
    <w:p w14:paraId="530805C1" w14:textId="69B13828" w:rsidR="0005179F" w:rsidRDefault="004003A2" w:rsidP="004003A2">
      <w:pPr>
        <w:pStyle w:val="Heading2"/>
        <w:rPr>
          <w:lang w:val="en-US"/>
        </w:rPr>
      </w:pPr>
      <w:r>
        <w:rPr>
          <w:lang w:val="en-US"/>
        </w:rPr>
        <w:t xml:space="preserve"> </w:t>
      </w:r>
      <w:r w:rsidR="00F1601B">
        <w:rPr>
          <w:lang w:val="en-US"/>
        </w:rPr>
        <w:t>Measurement BW</w:t>
      </w:r>
    </w:p>
    <w:p w14:paraId="2AE63506" w14:textId="77777777" w:rsidR="00C5290C" w:rsidRDefault="00C5290C" w:rsidP="00C5290C">
      <w:pPr>
        <w:rPr>
          <w:lang w:val="en-US"/>
        </w:rPr>
      </w:pPr>
      <w:r>
        <w:rPr>
          <w:lang w:val="en-US"/>
        </w:rPr>
        <w:t>In RAN1#98-Bis, the following agreements were reached:</w:t>
      </w:r>
    </w:p>
    <w:p w14:paraId="5C8CFED8" w14:textId="77777777" w:rsidR="00C5290C" w:rsidRDefault="00C5290C" w:rsidP="00C5290C">
      <w:pPr>
        <w:rPr>
          <w:lang w:val="en-US"/>
        </w:rPr>
      </w:pPr>
      <w:r w:rsidRPr="0074147F">
        <w:rPr>
          <w:noProof/>
          <w:lang w:val="en-US" w:eastAsia="zh-CN"/>
        </w:rPr>
        <mc:AlternateContent>
          <mc:Choice Requires="wps">
            <w:drawing>
              <wp:inline distT="0" distB="0" distL="0" distR="0" wp14:anchorId="2819923E" wp14:editId="780C0BF8">
                <wp:extent cx="5881420" cy="234315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43150"/>
                        </a:xfrm>
                        <a:prstGeom prst="rect">
                          <a:avLst/>
                        </a:prstGeom>
                        <a:solidFill>
                          <a:srgbClr val="FFFFFF"/>
                        </a:solidFill>
                        <a:ln w="9525">
                          <a:solidFill>
                            <a:srgbClr val="000000"/>
                          </a:solidFill>
                          <a:miter lim="800000"/>
                          <a:headEnd/>
                          <a:tailEnd/>
                        </a:ln>
                      </wps:spPr>
                      <wps:txbx>
                        <w:txbxContent>
                          <w:p w14:paraId="5BB38DD0" w14:textId="77777777" w:rsidR="00C5290C" w:rsidRPr="00384AFA" w:rsidRDefault="00C5290C" w:rsidP="00C5290C">
                            <w:pPr>
                              <w:pStyle w:val="ListParagraph"/>
                              <w:spacing w:after="200" w:line="276" w:lineRule="auto"/>
                              <w:ind w:left="0"/>
                              <w:jc w:val="both"/>
                              <w:rPr>
                                <w:rFonts w:ascii="Arial" w:hAnsi="Arial" w:cs="Arial"/>
                                <w:b/>
                                <w:bCs/>
                                <w:sz w:val="12"/>
                                <w:szCs w:val="12"/>
                              </w:rPr>
                            </w:pPr>
                            <w:r w:rsidRPr="00384AFA">
                              <w:rPr>
                                <w:b/>
                                <w:bCs/>
                                <w:sz w:val="20"/>
                                <w:szCs w:val="20"/>
                                <w:highlight w:val="green"/>
                              </w:rPr>
                              <w:t>Agreement:</w:t>
                            </w:r>
                          </w:p>
                          <w:p w14:paraId="12545D93" w14:textId="77777777" w:rsidR="00C5290C" w:rsidRPr="00384AFA" w:rsidRDefault="00C5290C" w:rsidP="00C5290C">
                            <w:pPr>
                              <w:pStyle w:val="ListParagraph"/>
                              <w:numPr>
                                <w:ilvl w:val="0"/>
                                <w:numId w:val="37"/>
                              </w:numPr>
                              <w:ind w:left="360"/>
                              <w:rPr>
                                <w:rFonts w:ascii="Calibri" w:hAnsi="Calibri" w:cs="Calibri"/>
                                <w:b/>
                                <w:bCs/>
                                <w:sz w:val="18"/>
                                <w:szCs w:val="18"/>
                              </w:rPr>
                            </w:pPr>
                            <w:r w:rsidRPr="00384AFA">
                              <w:rPr>
                                <w:b/>
                                <w:bCs/>
                                <w:sz w:val="20"/>
                                <w:szCs w:val="20"/>
                              </w:rPr>
                              <w:t>The RSSI measurement timing configuration (RMTC) includes the following:</w:t>
                            </w:r>
                          </w:p>
                          <w:p w14:paraId="4996914A" w14:textId="77777777" w:rsidR="00C5290C" w:rsidRPr="00384AFA" w:rsidRDefault="00C5290C" w:rsidP="00C5290C">
                            <w:pPr>
                              <w:pStyle w:val="ListParagraph"/>
                              <w:numPr>
                                <w:ilvl w:val="0"/>
                                <w:numId w:val="38"/>
                              </w:numPr>
                              <w:ind w:left="720"/>
                              <w:contextualSpacing w:val="0"/>
                              <w:rPr>
                                <w:b/>
                                <w:bCs/>
                                <w:sz w:val="16"/>
                                <w:szCs w:val="16"/>
                              </w:rPr>
                            </w:pPr>
                            <w:r w:rsidRPr="00384AFA">
                              <w:rPr>
                                <w:b/>
                                <w:bCs/>
                                <w:sz w:val="20"/>
                                <w:szCs w:val="20"/>
                              </w:rPr>
                              <w:t xml:space="preserve">Time-domain parameters: </w:t>
                            </w:r>
                          </w:p>
                          <w:p w14:paraId="3050A943"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 xml:space="preserve">Periodicity (e.g., 40/80/160/320/640 ms) </w:t>
                            </w:r>
                          </w:p>
                          <w:p w14:paraId="217A3FF7"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Measurement duration in terms of OFDM symbols with a configured reference subcarrier spacing</w:t>
                            </w:r>
                          </w:p>
                          <w:p w14:paraId="69F4AB4A"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Offset of RMTC measurement duration</w:t>
                            </w:r>
                          </w:p>
                          <w:p w14:paraId="6A5C1770" w14:textId="77777777" w:rsidR="00C5290C" w:rsidRPr="00384AFA" w:rsidRDefault="00C5290C" w:rsidP="00C5290C">
                            <w:pPr>
                              <w:pStyle w:val="ListParagraph"/>
                              <w:numPr>
                                <w:ilvl w:val="0"/>
                                <w:numId w:val="38"/>
                              </w:numPr>
                              <w:ind w:left="720"/>
                              <w:contextualSpacing w:val="0"/>
                              <w:rPr>
                                <w:b/>
                                <w:bCs/>
                                <w:sz w:val="20"/>
                                <w:szCs w:val="20"/>
                              </w:rPr>
                            </w:pPr>
                            <w:r w:rsidRPr="00384AFA">
                              <w:rPr>
                                <w:b/>
                                <w:bCs/>
                                <w:sz w:val="20"/>
                                <w:szCs w:val="20"/>
                              </w:rPr>
                              <w:t>Frequency-domain parameters:</w:t>
                            </w:r>
                          </w:p>
                          <w:p w14:paraId="69FC108E"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Measurement bandwidth at least in units of LBT bandwidths</w:t>
                            </w:r>
                          </w:p>
                          <w:p w14:paraId="061414DF" w14:textId="77777777" w:rsidR="00C5290C" w:rsidRPr="00384AFA" w:rsidRDefault="00C5290C" w:rsidP="00C5290C">
                            <w:pPr>
                              <w:pStyle w:val="ListParagraph"/>
                              <w:numPr>
                                <w:ilvl w:val="1"/>
                                <w:numId w:val="37"/>
                              </w:numPr>
                              <w:rPr>
                                <w:b/>
                                <w:bCs/>
                                <w:sz w:val="20"/>
                                <w:szCs w:val="20"/>
                              </w:rPr>
                            </w:pPr>
                            <w:r w:rsidRPr="00384AFA">
                              <w:rPr>
                                <w:b/>
                                <w:bCs/>
                                <w:sz w:val="20"/>
                                <w:szCs w:val="20"/>
                              </w:rPr>
                              <w:t>FFS: Units other than LBT bandwidths</w:t>
                            </w:r>
                          </w:p>
                          <w:p w14:paraId="4B715719" w14:textId="77777777" w:rsidR="00C5290C" w:rsidRPr="00384AFA" w:rsidRDefault="00C5290C" w:rsidP="00C5290C">
                            <w:pPr>
                              <w:pStyle w:val="ListParagraph"/>
                              <w:numPr>
                                <w:ilvl w:val="1"/>
                                <w:numId w:val="37"/>
                              </w:numPr>
                              <w:rPr>
                                <w:b/>
                                <w:bCs/>
                                <w:color w:val="FF0000"/>
                                <w:sz w:val="20"/>
                                <w:szCs w:val="20"/>
                              </w:rPr>
                            </w:pPr>
                            <w:r w:rsidRPr="00384AFA">
                              <w:rPr>
                                <w:b/>
                                <w:bCs/>
                                <w:color w:val="FF0000"/>
                                <w:sz w:val="20"/>
                                <w:szCs w:val="20"/>
                              </w:rPr>
                              <w:t xml:space="preserve">Note: RAN4 can determine if the bandwidth used for the measurement within an LBT bandwidth can be less than the signaled measurement bandwidth. </w:t>
                            </w:r>
                          </w:p>
                          <w:p w14:paraId="56273ABD" w14:textId="77777777" w:rsidR="00C5290C" w:rsidRPr="00384AFA" w:rsidRDefault="00C5290C" w:rsidP="00C5290C">
                            <w:pPr>
                              <w:pStyle w:val="ListParagraph"/>
                              <w:numPr>
                                <w:ilvl w:val="0"/>
                                <w:numId w:val="37"/>
                              </w:numPr>
                              <w:ind w:left="1080"/>
                              <w:rPr>
                                <w:rFonts w:eastAsiaTheme="minorHAnsi"/>
                                <w:b/>
                                <w:bCs/>
                                <w:sz w:val="20"/>
                                <w:szCs w:val="20"/>
                              </w:rPr>
                            </w:pPr>
                            <w:r w:rsidRPr="00384AFA">
                              <w:rPr>
                                <w:b/>
                                <w:bCs/>
                                <w:sz w:val="20"/>
                                <w:szCs w:val="20"/>
                              </w:rPr>
                              <w:t>Measurement ARFCN for inter-frequency measurements</w:t>
                            </w:r>
                          </w:p>
                          <w:p w14:paraId="3A054AA3" w14:textId="77777777" w:rsidR="00C5290C" w:rsidRPr="00384AFA" w:rsidRDefault="00C5290C" w:rsidP="00C5290C">
                            <w:pPr>
                              <w:pStyle w:val="ListParagraph"/>
                              <w:numPr>
                                <w:ilvl w:val="0"/>
                                <w:numId w:val="37"/>
                              </w:numPr>
                              <w:ind w:left="360"/>
                              <w:rPr>
                                <w:b/>
                                <w:bCs/>
                                <w:sz w:val="20"/>
                                <w:szCs w:val="20"/>
                              </w:rPr>
                            </w:pPr>
                            <w:r w:rsidRPr="00384AFA">
                              <w:rPr>
                                <w:b/>
                                <w:bCs/>
                                <w:sz w:val="20"/>
                                <w:szCs w:val="20"/>
                              </w:rPr>
                              <w:t>Configurable L3 filtering as in RSSI for LTE-LAA</w:t>
                            </w:r>
                          </w:p>
                          <w:p w14:paraId="780D3138" w14:textId="77777777" w:rsidR="00C5290C" w:rsidRPr="00384AFA" w:rsidRDefault="00C5290C" w:rsidP="00C5290C">
                            <w:pPr>
                              <w:rPr>
                                <w:rFonts w:eastAsia="Batang"/>
                                <w:b/>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2819923E" id="Text Box 5" o:spid="_x0000_s1027" type="#_x0000_t202" style="width:463.1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">
                <v:textbox>
                  <w:txbxContent>
                    <w:p w14:paraId="5BB38DD0" w14:textId="77777777" w:rsidR="00C5290C" w:rsidRPr="00384AFA" w:rsidRDefault="00C5290C" w:rsidP="00C5290C">
                      <w:pPr>
                        <w:pStyle w:val="ListParagraph"/>
                        <w:spacing w:after="200" w:line="276" w:lineRule="auto"/>
                        <w:ind w:left="0"/>
                        <w:jc w:val="both"/>
                        <w:rPr>
                          <w:rFonts w:ascii="Arial" w:hAnsi="Arial" w:cs="Arial"/>
                          <w:b/>
                          <w:bCs/>
                          <w:sz w:val="12"/>
                          <w:szCs w:val="12"/>
                        </w:rPr>
                      </w:pPr>
                      <w:r w:rsidRPr="00384AFA">
                        <w:rPr>
                          <w:b/>
                          <w:bCs/>
                          <w:sz w:val="20"/>
                          <w:szCs w:val="20"/>
                          <w:highlight w:val="green"/>
                        </w:rPr>
                        <w:t>Agreement:</w:t>
                      </w:r>
                    </w:p>
                    <w:p w14:paraId="12545D93" w14:textId="77777777" w:rsidR="00C5290C" w:rsidRPr="00384AFA" w:rsidRDefault="00C5290C" w:rsidP="00C5290C">
                      <w:pPr>
                        <w:pStyle w:val="ListParagraph"/>
                        <w:numPr>
                          <w:ilvl w:val="0"/>
                          <w:numId w:val="37"/>
                        </w:numPr>
                        <w:ind w:left="360"/>
                        <w:rPr>
                          <w:rFonts w:ascii="Calibri" w:hAnsi="Calibri" w:cs="Calibri"/>
                          <w:b/>
                          <w:bCs/>
                          <w:sz w:val="18"/>
                          <w:szCs w:val="18"/>
                        </w:rPr>
                      </w:pPr>
                      <w:r w:rsidRPr="00384AFA">
                        <w:rPr>
                          <w:b/>
                          <w:bCs/>
                          <w:sz w:val="20"/>
                          <w:szCs w:val="20"/>
                        </w:rPr>
                        <w:t>The RSSI measurement timing configuration (RMTC) includes the following:</w:t>
                      </w:r>
                    </w:p>
                    <w:p w14:paraId="4996914A" w14:textId="77777777" w:rsidR="00C5290C" w:rsidRPr="00384AFA" w:rsidRDefault="00C5290C" w:rsidP="00C5290C">
                      <w:pPr>
                        <w:pStyle w:val="ListParagraph"/>
                        <w:numPr>
                          <w:ilvl w:val="0"/>
                          <w:numId w:val="38"/>
                        </w:numPr>
                        <w:ind w:left="720"/>
                        <w:contextualSpacing w:val="0"/>
                        <w:rPr>
                          <w:b/>
                          <w:bCs/>
                          <w:sz w:val="16"/>
                          <w:szCs w:val="16"/>
                        </w:rPr>
                      </w:pPr>
                      <w:r w:rsidRPr="00384AFA">
                        <w:rPr>
                          <w:b/>
                          <w:bCs/>
                          <w:sz w:val="20"/>
                          <w:szCs w:val="20"/>
                        </w:rPr>
                        <w:t xml:space="preserve">Time-domain parameters: </w:t>
                      </w:r>
                    </w:p>
                    <w:p w14:paraId="3050A943"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 xml:space="preserve">Periodicity (e.g., 40/80/160/320/640 </w:t>
                      </w:r>
                      <w:proofErr w:type="spellStart"/>
                      <w:r w:rsidRPr="00384AFA">
                        <w:rPr>
                          <w:b/>
                          <w:bCs/>
                          <w:sz w:val="20"/>
                          <w:szCs w:val="20"/>
                        </w:rPr>
                        <w:t>ms</w:t>
                      </w:r>
                      <w:proofErr w:type="spellEnd"/>
                      <w:r w:rsidRPr="00384AFA">
                        <w:rPr>
                          <w:b/>
                          <w:bCs/>
                          <w:sz w:val="20"/>
                          <w:szCs w:val="20"/>
                        </w:rPr>
                        <w:t xml:space="preserve">) </w:t>
                      </w:r>
                    </w:p>
                    <w:p w14:paraId="217A3FF7"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Measurement duration in terms of OFDM symbols with a configured reference subcarrier spacing</w:t>
                      </w:r>
                    </w:p>
                    <w:p w14:paraId="69F4AB4A"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Offset of RMTC measurement duration</w:t>
                      </w:r>
                    </w:p>
                    <w:p w14:paraId="6A5C1770" w14:textId="77777777" w:rsidR="00C5290C" w:rsidRPr="00384AFA" w:rsidRDefault="00C5290C" w:rsidP="00C5290C">
                      <w:pPr>
                        <w:pStyle w:val="ListParagraph"/>
                        <w:numPr>
                          <w:ilvl w:val="0"/>
                          <w:numId w:val="38"/>
                        </w:numPr>
                        <w:ind w:left="720"/>
                        <w:contextualSpacing w:val="0"/>
                        <w:rPr>
                          <w:b/>
                          <w:bCs/>
                          <w:sz w:val="20"/>
                          <w:szCs w:val="20"/>
                        </w:rPr>
                      </w:pPr>
                      <w:r w:rsidRPr="00384AFA">
                        <w:rPr>
                          <w:b/>
                          <w:bCs/>
                          <w:sz w:val="20"/>
                          <w:szCs w:val="20"/>
                        </w:rPr>
                        <w:t>Frequency-domain parameters:</w:t>
                      </w:r>
                    </w:p>
                    <w:p w14:paraId="69FC108E" w14:textId="77777777" w:rsidR="00C5290C" w:rsidRPr="00384AFA" w:rsidRDefault="00C5290C" w:rsidP="00C5290C">
                      <w:pPr>
                        <w:pStyle w:val="ListParagraph"/>
                        <w:numPr>
                          <w:ilvl w:val="0"/>
                          <w:numId w:val="37"/>
                        </w:numPr>
                        <w:ind w:left="1080"/>
                        <w:rPr>
                          <w:b/>
                          <w:bCs/>
                          <w:sz w:val="20"/>
                          <w:szCs w:val="20"/>
                        </w:rPr>
                      </w:pPr>
                      <w:r w:rsidRPr="00384AFA">
                        <w:rPr>
                          <w:b/>
                          <w:bCs/>
                          <w:sz w:val="20"/>
                          <w:szCs w:val="20"/>
                        </w:rPr>
                        <w:t>Measurement bandwidth at least in units of LBT bandwidths</w:t>
                      </w:r>
                    </w:p>
                    <w:p w14:paraId="061414DF" w14:textId="77777777" w:rsidR="00C5290C" w:rsidRPr="00384AFA" w:rsidRDefault="00C5290C" w:rsidP="00C5290C">
                      <w:pPr>
                        <w:pStyle w:val="ListParagraph"/>
                        <w:numPr>
                          <w:ilvl w:val="1"/>
                          <w:numId w:val="37"/>
                        </w:numPr>
                        <w:rPr>
                          <w:b/>
                          <w:bCs/>
                          <w:sz w:val="20"/>
                          <w:szCs w:val="20"/>
                        </w:rPr>
                      </w:pPr>
                      <w:r w:rsidRPr="00384AFA">
                        <w:rPr>
                          <w:b/>
                          <w:bCs/>
                          <w:sz w:val="20"/>
                          <w:szCs w:val="20"/>
                        </w:rPr>
                        <w:t>FFS: Units other than LBT bandwidths</w:t>
                      </w:r>
                    </w:p>
                    <w:p w14:paraId="4B715719" w14:textId="77777777" w:rsidR="00C5290C" w:rsidRPr="00384AFA" w:rsidRDefault="00C5290C" w:rsidP="00C5290C">
                      <w:pPr>
                        <w:pStyle w:val="ListParagraph"/>
                        <w:numPr>
                          <w:ilvl w:val="1"/>
                          <w:numId w:val="37"/>
                        </w:numPr>
                        <w:rPr>
                          <w:b/>
                          <w:bCs/>
                          <w:color w:val="FF0000"/>
                          <w:sz w:val="20"/>
                          <w:szCs w:val="20"/>
                        </w:rPr>
                      </w:pPr>
                      <w:r w:rsidRPr="00384AFA">
                        <w:rPr>
                          <w:b/>
                          <w:bCs/>
                          <w:color w:val="FF0000"/>
                          <w:sz w:val="20"/>
                          <w:szCs w:val="20"/>
                        </w:rPr>
                        <w:t xml:space="preserve">Note: RAN4 can determine if the bandwidth used for the measurement within an LBT bandwidth can be less than the signaled measurement bandwidth. </w:t>
                      </w:r>
                    </w:p>
                    <w:p w14:paraId="56273ABD" w14:textId="77777777" w:rsidR="00C5290C" w:rsidRPr="00384AFA" w:rsidRDefault="00C5290C" w:rsidP="00C5290C">
                      <w:pPr>
                        <w:pStyle w:val="ListParagraph"/>
                        <w:numPr>
                          <w:ilvl w:val="0"/>
                          <w:numId w:val="37"/>
                        </w:numPr>
                        <w:ind w:left="1080"/>
                        <w:rPr>
                          <w:rFonts w:eastAsiaTheme="minorHAnsi"/>
                          <w:b/>
                          <w:bCs/>
                          <w:sz w:val="20"/>
                          <w:szCs w:val="20"/>
                        </w:rPr>
                      </w:pPr>
                      <w:r w:rsidRPr="00384AFA">
                        <w:rPr>
                          <w:b/>
                          <w:bCs/>
                          <w:sz w:val="20"/>
                          <w:szCs w:val="20"/>
                        </w:rPr>
                        <w:t>Measurement ARFCN for inter-frequency measurements</w:t>
                      </w:r>
                    </w:p>
                    <w:p w14:paraId="3A054AA3" w14:textId="77777777" w:rsidR="00C5290C" w:rsidRPr="00384AFA" w:rsidRDefault="00C5290C" w:rsidP="00C5290C">
                      <w:pPr>
                        <w:pStyle w:val="ListParagraph"/>
                        <w:numPr>
                          <w:ilvl w:val="0"/>
                          <w:numId w:val="37"/>
                        </w:numPr>
                        <w:ind w:left="360"/>
                        <w:rPr>
                          <w:b/>
                          <w:bCs/>
                          <w:sz w:val="20"/>
                          <w:szCs w:val="20"/>
                        </w:rPr>
                      </w:pPr>
                      <w:r w:rsidRPr="00384AFA">
                        <w:rPr>
                          <w:b/>
                          <w:bCs/>
                          <w:sz w:val="20"/>
                          <w:szCs w:val="20"/>
                        </w:rPr>
                        <w:t>Configurable L3 filtering as in RSSI for LTE-LAA</w:t>
                      </w:r>
                    </w:p>
                    <w:p w14:paraId="780D3138" w14:textId="77777777" w:rsidR="00C5290C" w:rsidRPr="00384AFA" w:rsidRDefault="00C5290C" w:rsidP="00C5290C">
                      <w:pPr>
                        <w:rPr>
                          <w:rFonts w:eastAsia="Batang"/>
                          <w:b/>
                          <w:sz w:val="18"/>
                          <w:szCs w:val="18"/>
                          <w:lang w:eastAsia="zh-CN"/>
                        </w:rPr>
                      </w:pPr>
                    </w:p>
                  </w:txbxContent>
                </v:textbox>
                <w10:anchorlock/>
              </v:shape>
            </w:pict>
          </mc:Fallback>
        </mc:AlternateContent>
      </w:r>
    </w:p>
    <w:p w14:paraId="4EC44C65" w14:textId="2DD320DA" w:rsidR="00C5290C" w:rsidRDefault="00242930" w:rsidP="00C5290C">
      <w:pPr>
        <w:rPr>
          <w:lang w:val="en-US"/>
        </w:rPr>
      </w:pPr>
      <w:r>
        <w:rPr>
          <w:lang w:val="en-US"/>
        </w:rPr>
        <w:t xml:space="preserve">In other words, RAN1 has left the </w:t>
      </w:r>
      <w:r w:rsidR="00562DB6">
        <w:rPr>
          <w:lang w:val="en-US"/>
        </w:rPr>
        <w:t xml:space="preserve">actual bandwidth used for measurement of RSSI/CO </w:t>
      </w:r>
      <w:r w:rsidR="001057DB">
        <w:rPr>
          <w:lang w:val="en-US"/>
        </w:rPr>
        <w:t xml:space="preserve">to RAN4 to decide. </w:t>
      </w:r>
      <w:r w:rsidR="00CE0ACC">
        <w:rPr>
          <w:lang w:val="en-US"/>
        </w:rPr>
        <w:t xml:space="preserve">In </w:t>
      </w:r>
      <w:r w:rsidR="002F3E72">
        <w:rPr>
          <w:lang w:val="en-US"/>
        </w:rPr>
        <w:t xml:space="preserve">[2], we presented a comprehensive list of arguments </w:t>
      </w:r>
      <w:r w:rsidR="00DB601F">
        <w:rPr>
          <w:lang w:val="en-US"/>
        </w:rPr>
        <w:t>detailing why NB measurement BW (i.e., &lt; 20 MHz) results in almost the same or sometimes even better results compared to LBT BW (i.e., 20 MHz)</w:t>
      </w:r>
      <w:r w:rsidR="00867199">
        <w:rPr>
          <w:lang w:val="en-US"/>
        </w:rPr>
        <w:t xml:space="preserve"> and proposed </w:t>
      </w:r>
      <w:r w:rsidR="00D13FEA">
        <w:rPr>
          <w:lang w:val="en-US"/>
        </w:rPr>
        <w:t xml:space="preserve">SSB BW to be used as the basis for defining RSSI/CO measurement accuracy requirements. </w:t>
      </w:r>
      <w:r w:rsidR="00F02DEC">
        <w:rPr>
          <w:lang w:val="en-US"/>
        </w:rPr>
        <w:t xml:space="preserve">These arguments are reproduced here again as there was no time to discuss them online in previous meeting. </w:t>
      </w:r>
    </w:p>
    <w:p w14:paraId="53653C05" w14:textId="3D4D43F5" w:rsidR="00E540B4" w:rsidRDefault="00E540B4" w:rsidP="00E540B4">
      <w:r>
        <w:lastRenderedPageBreak/>
        <w:t xml:space="preserve">It is important to note that using NB (e.g, SSB BW) for RSSI/CO measurement does not mean that such measurements are done on SSB time and frequency resources. RSSI Measurement Timing Configuration (RMTC) configures UE to perform the measurements in the specific time resources and can be configured by the NW to completely skip over SMTC or SSB bursts. </w:t>
      </w:r>
    </w:p>
    <w:p w14:paraId="6DBC77EF" w14:textId="651538B8" w:rsidR="00E540B4" w:rsidRDefault="00E540B4" w:rsidP="00E540B4">
      <w:r>
        <w:t>ETSI BRAN requirements on nominal channel bandwidth and Occupied Channel Bandwidth (OCB) can be found in [</w:t>
      </w:r>
      <w:r w:rsidR="001B5306">
        <w:t>3</w:t>
      </w:r>
      <w:r>
        <w:t>] and are reproduced below:</w:t>
      </w:r>
    </w:p>
    <w:p w14:paraId="72521025" w14:textId="77777777" w:rsidR="00E540B4" w:rsidRDefault="00E540B4" w:rsidP="00E540B4">
      <w:r w:rsidRPr="0074147F">
        <w:rPr>
          <w:noProof/>
          <w:lang w:val="en-US" w:eastAsia="zh-CN"/>
        </w:rPr>
        <mc:AlternateContent>
          <mc:Choice Requires="wps">
            <w:drawing>
              <wp:inline distT="0" distB="0" distL="0" distR="0" wp14:anchorId="0C8F02C1" wp14:editId="65695B63">
                <wp:extent cx="5881420" cy="4286707"/>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86707"/>
                        </a:xfrm>
                        <a:prstGeom prst="rect">
                          <a:avLst/>
                        </a:prstGeom>
                        <a:solidFill>
                          <a:srgbClr val="FFFFFF"/>
                        </a:solidFill>
                        <a:ln w="9525">
                          <a:solidFill>
                            <a:srgbClr val="000000"/>
                          </a:solidFill>
                          <a:miter lim="800000"/>
                          <a:headEnd/>
                          <a:tailEnd/>
                        </a:ln>
                      </wps:spPr>
                      <wps:txbx>
                        <w:txbxContent>
                          <w:p w14:paraId="36125C20" w14:textId="77777777" w:rsidR="00E540B4" w:rsidRPr="00F4742D" w:rsidRDefault="00E540B4" w:rsidP="00E540B4">
                            <w:pPr>
                              <w:keepNext/>
                              <w:keepLines/>
                              <w:overflowPunct w:val="0"/>
                              <w:autoSpaceDE w:val="0"/>
                              <w:autoSpaceDN w:val="0"/>
                              <w:adjustRightInd w:val="0"/>
                              <w:spacing w:before="120"/>
                              <w:textAlignment w:val="baseline"/>
                              <w:outlineLvl w:val="2"/>
                              <w:rPr>
                                <w:rFonts w:ascii="Arial" w:eastAsia="Times New Roman" w:hAnsi="Arial"/>
                                <w:sz w:val="28"/>
                              </w:rPr>
                            </w:pPr>
                            <w:bookmarkStart w:id="1" w:name="_Toc477338042"/>
                            <w:bookmarkStart w:id="2" w:name="_Toc477344979"/>
                            <w:bookmarkStart w:id="3" w:name="_Toc477345206"/>
                            <w:bookmarkStart w:id="4" w:name="_Toc477345563"/>
                            <w:bookmarkStart w:id="5" w:name="_Toc477531201"/>
                            <w:bookmarkStart w:id="6" w:name="_Toc477531424"/>
                            <w:bookmarkStart w:id="7" w:name="_Toc477877059"/>
                            <w:bookmarkStart w:id="8" w:name="_Toc483217073"/>
                            <w:bookmarkStart w:id="9" w:name="_Toc483308560"/>
                            <w:bookmarkStart w:id="10"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11" w:name="OLE_LINK5"/>
                            <w:r w:rsidRPr="00F4742D">
                              <w:rPr>
                                <w:rFonts w:ascii="Arial" w:eastAsia="Times New Roman" w:hAnsi="Arial"/>
                                <w:sz w:val="28"/>
                              </w:rPr>
                              <w:t>Channel Bandwidth</w:t>
                            </w:r>
                            <w:bookmarkEnd w:id="1"/>
                            <w:bookmarkEnd w:id="2"/>
                            <w:bookmarkEnd w:id="3"/>
                            <w:bookmarkEnd w:id="4"/>
                            <w:bookmarkEnd w:id="5"/>
                            <w:bookmarkEnd w:id="6"/>
                            <w:bookmarkEnd w:id="7"/>
                            <w:bookmarkEnd w:id="8"/>
                            <w:bookmarkEnd w:id="9"/>
                            <w:bookmarkEnd w:id="10"/>
                            <w:bookmarkEnd w:id="11"/>
                          </w:p>
                          <w:p w14:paraId="79650699" w14:textId="77777777" w:rsidR="00E540B4" w:rsidRPr="00F4742D" w:rsidRDefault="00E540B4" w:rsidP="00E540B4">
                            <w:pPr>
                              <w:keepNext/>
                              <w:keepLines/>
                              <w:overflowPunct w:val="0"/>
                              <w:autoSpaceDE w:val="0"/>
                              <w:autoSpaceDN w:val="0"/>
                              <w:adjustRightInd w:val="0"/>
                              <w:spacing w:before="120"/>
                              <w:textAlignment w:val="baseline"/>
                              <w:outlineLvl w:val="3"/>
                              <w:rPr>
                                <w:rFonts w:ascii="Arial" w:eastAsia="Times New Roman" w:hAnsi="Arial"/>
                                <w:sz w:val="24"/>
                              </w:rPr>
                            </w:pPr>
                            <w:bookmarkStart w:id="12" w:name="_Toc477338043"/>
                            <w:bookmarkStart w:id="13" w:name="_Toc477344980"/>
                            <w:bookmarkStart w:id="14" w:name="_Toc477345207"/>
                            <w:bookmarkStart w:id="15" w:name="_Toc477345564"/>
                            <w:bookmarkStart w:id="16" w:name="_Toc477531202"/>
                            <w:bookmarkStart w:id="17" w:name="_Toc477531425"/>
                            <w:bookmarkStart w:id="18" w:name="_Toc477877060"/>
                            <w:bookmarkStart w:id="19" w:name="_Toc483217074"/>
                            <w:bookmarkStart w:id="20" w:name="_Toc483308561"/>
                            <w:bookmarkStart w:id="21" w:name="_Toc483308785"/>
                            <w:r w:rsidRPr="00F4742D">
                              <w:rPr>
                                <w:rFonts w:ascii="Arial" w:eastAsia="Times New Roman" w:hAnsi="Arial"/>
                                <w:sz w:val="24"/>
                              </w:rPr>
                              <w:t>4.2.2.1</w:t>
                            </w:r>
                            <w:r w:rsidRPr="00F4742D">
                              <w:rPr>
                                <w:rFonts w:ascii="Arial" w:eastAsia="Times New Roman" w:hAnsi="Arial"/>
                                <w:sz w:val="24"/>
                              </w:rPr>
                              <w:tab/>
                              <w:t>Definition</w:t>
                            </w:r>
                            <w:bookmarkEnd w:id="12"/>
                            <w:bookmarkEnd w:id="13"/>
                            <w:bookmarkEnd w:id="14"/>
                            <w:bookmarkEnd w:id="15"/>
                            <w:bookmarkEnd w:id="16"/>
                            <w:bookmarkEnd w:id="17"/>
                            <w:bookmarkEnd w:id="18"/>
                            <w:bookmarkEnd w:id="19"/>
                            <w:bookmarkEnd w:id="20"/>
                            <w:bookmarkEnd w:id="21"/>
                          </w:p>
                          <w:p w14:paraId="33BB06A8"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is the widest band of frequencies, inclusive of guard bands, assigned to a single channel.</w:t>
                            </w:r>
                          </w:p>
                          <w:p w14:paraId="28FB243D"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is the bandwidth containing 99 % of the power of the signal.</w:t>
                            </w:r>
                          </w:p>
                          <w:p w14:paraId="45A9FD65" w14:textId="77777777" w:rsidR="00E540B4" w:rsidRPr="00F4742D" w:rsidRDefault="00E540B4" w:rsidP="00E540B4">
                            <w:pPr>
                              <w:keepNext/>
                              <w:keepLines/>
                              <w:overflowPunct w:val="0"/>
                              <w:autoSpaceDE w:val="0"/>
                              <w:autoSpaceDN w:val="0"/>
                              <w:adjustRightInd w:val="0"/>
                              <w:textAlignment w:val="baseline"/>
                              <w:rPr>
                                <w:rFonts w:eastAsia="Times New Roman"/>
                              </w:rPr>
                            </w:pPr>
                            <w:r w:rsidRPr="00F4742D">
                              <w:rPr>
                                <w:rFonts w:eastAsia="Times New Roman"/>
                              </w:rPr>
                              <w:t xml:space="preserve">When equipment has simultaneous transmissions in adjacent channels, these transmissions may be considered as one signal with an actual </w:t>
                            </w:r>
                            <w:r w:rsidRPr="00F4742D">
                              <w:rPr>
                                <w:rFonts w:eastAsia="Times New Roman"/>
                                <w:i/>
                              </w:rPr>
                              <w:t>Nominal Channel Bandwidth</w:t>
                            </w:r>
                            <w:r w:rsidRPr="00F4742D">
                              <w:rPr>
                                <w:rFonts w:eastAsia="Times New Roman"/>
                              </w:rPr>
                              <w:t xml:space="preserve"> of "n" times the individual </w:t>
                            </w:r>
                            <w:r w:rsidRPr="00F4742D">
                              <w:rPr>
                                <w:rFonts w:eastAsia="Times New Roman"/>
                                <w:i/>
                              </w:rPr>
                              <w:t>Nominal Channel Bandwidth</w:t>
                            </w:r>
                            <w:r w:rsidRPr="00F4742D">
                              <w:rPr>
                                <w:rFonts w:eastAsia="Times New Roman"/>
                              </w:rPr>
                              <w:t xml:space="preserve"> where "n" is the number of adjacent channels. When equipment has simultaneous transmissions in non-adjacent channels, each power envelope shall be considered separately.</w:t>
                            </w:r>
                          </w:p>
                          <w:p w14:paraId="256ADF3D" w14:textId="77777777" w:rsidR="00E540B4" w:rsidRPr="00F4742D" w:rsidRDefault="00E540B4" w:rsidP="00E540B4">
                            <w:pPr>
                              <w:keepNext/>
                              <w:keepLines/>
                              <w:overflowPunct w:val="0"/>
                              <w:autoSpaceDE w:val="0"/>
                              <w:autoSpaceDN w:val="0"/>
                              <w:adjustRightInd w:val="0"/>
                              <w:spacing w:before="120"/>
                              <w:textAlignment w:val="baseline"/>
                              <w:outlineLvl w:val="3"/>
                              <w:rPr>
                                <w:rFonts w:ascii="Arial" w:eastAsia="Times New Roman" w:hAnsi="Arial"/>
                                <w:sz w:val="24"/>
                              </w:rPr>
                            </w:pPr>
                            <w:bookmarkStart w:id="22" w:name="_Toc477338044"/>
                            <w:bookmarkStart w:id="23" w:name="_Toc477344981"/>
                            <w:bookmarkStart w:id="24" w:name="_Toc477345208"/>
                            <w:bookmarkStart w:id="25" w:name="_Toc477345565"/>
                            <w:bookmarkStart w:id="26" w:name="_Toc477531203"/>
                            <w:bookmarkStart w:id="27" w:name="_Toc477531426"/>
                            <w:bookmarkStart w:id="28" w:name="_Toc477877061"/>
                            <w:bookmarkStart w:id="29" w:name="_Toc483217075"/>
                            <w:bookmarkStart w:id="30" w:name="_Toc483308562"/>
                            <w:bookmarkStart w:id="31" w:name="_Toc483308786"/>
                            <w:r w:rsidRPr="00F4742D">
                              <w:rPr>
                                <w:rFonts w:ascii="Arial" w:eastAsia="Times New Roman" w:hAnsi="Arial"/>
                                <w:sz w:val="24"/>
                              </w:rPr>
                              <w:t>4.2.2.2</w:t>
                            </w:r>
                            <w:r w:rsidRPr="00F4742D">
                              <w:rPr>
                                <w:rFonts w:ascii="Arial" w:eastAsia="Times New Roman" w:hAnsi="Arial"/>
                                <w:sz w:val="24"/>
                              </w:rPr>
                              <w:tab/>
                              <w:t>Limits</w:t>
                            </w:r>
                            <w:bookmarkEnd w:id="22"/>
                            <w:bookmarkEnd w:id="23"/>
                            <w:bookmarkEnd w:id="24"/>
                            <w:bookmarkEnd w:id="25"/>
                            <w:bookmarkEnd w:id="26"/>
                            <w:bookmarkEnd w:id="27"/>
                            <w:bookmarkEnd w:id="28"/>
                            <w:bookmarkEnd w:id="29"/>
                            <w:bookmarkEnd w:id="30"/>
                            <w:bookmarkEnd w:id="31"/>
                          </w:p>
                          <w:p w14:paraId="1002EEF2"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for a single </w:t>
                            </w:r>
                            <w:r w:rsidRPr="00F4742D">
                              <w:rPr>
                                <w:rFonts w:eastAsia="Times New Roman"/>
                                <w:i/>
                              </w:rPr>
                              <w:t>Operating Channel</w:t>
                            </w:r>
                            <w:r w:rsidRPr="00F4742D">
                              <w:rPr>
                                <w:rFonts w:eastAsia="Times New Roman"/>
                              </w:rPr>
                              <w:t xml:space="preserve"> shall be 20 MHz. </w:t>
                            </w:r>
                          </w:p>
                          <w:p w14:paraId="5B956DD7"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Alternatively, equipment may implement a lower </w:t>
                            </w:r>
                            <w:r w:rsidRPr="00F4742D">
                              <w:rPr>
                                <w:rFonts w:eastAsia="Times New Roman"/>
                                <w:i/>
                              </w:rPr>
                              <w:t>Nominal Channel Bandwidth</w:t>
                            </w:r>
                            <w:r w:rsidRPr="00F4742D">
                              <w:rPr>
                                <w:rFonts w:eastAsia="Times New Roman"/>
                              </w:rPr>
                              <w:t xml:space="preserve"> with a minimum of 5 MHz, providing they still comply with the </w:t>
                            </w:r>
                            <w:r w:rsidRPr="00F4742D">
                              <w:rPr>
                                <w:rFonts w:eastAsia="Times New Roman"/>
                                <w:i/>
                              </w:rPr>
                              <w:t>Nominal Centre Frequencies</w:t>
                            </w:r>
                            <w:r w:rsidRPr="00F4742D">
                              <w:rPr>
                                <w:rFonts w:eastAsia="Times New Roman"/>
                              </w:rPr>
                              <w:t xml:space="preserve"> defined in clause 4.2.1 (20 MHz raster).</w:t>
                            </w:r>
                          </w:p>
                          <w:p w14:paraId="0EA3A63A"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shall be between 80 % and 100 % of the </w:t>
                            </w:r>
                            <w:r w:rsidRPr="00F4742D">
                              <w:rPr>
                                <w:rFonts w:eastAsia="Times New Roman"/>
                                <w:i/>
                              </w:rPr>
                              <w:t>Nominal Channel Bandwidth</w:t>
                            </w:r>
                            <w:r w:rsidRPr="00F4742D">
                              <w:rPr>
                                <w:rFonts w:eastAsia="Times New Roman"/>
                              </w:rPr>
                              <w:t xml:space="preserve">. In case of smart antenna systems (devices with multiple transmit chains) each of the transmit chains shall meet this requirement. The </w:t>
                            </w:r>
                            <w:r w:rsidRPr="00F4742D">
                              <w:rPr>
                                <w:rFonts w:eastAsia="Times New Roman"/>
                                <w:i/>
                              </w:rPr>
                              <w:t>Occupied Channel Bandwidth</w:t>
                            </w:r>
                            <w:r w:rsidRPr="00F4742D">
                              <w:rPr>
                                <w:rFonts w:eastAsia="Times New Roman"/>
                              </w:rPr>
                              <w:t xml:space="preserve"> might change with time/payload.</w:t>
                            </w:r>
                          </w:p>
                          <w:p w14:paraId="372CBFBC"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During a </w:t>
                            </w:r>
                            <w:r w:rsidRPr="00F4742D">
                              <w:rPr>
                                <w:rFonts w:eastAsia="Times New Roman"/>
                                <w:i/>
                              </w:rPr>
                              <w:t>Channel Occupancy Time</w:t>
                            </w:r>
                            <w:r w:rsidRPr="00F4742D">
                              <w:rPr>
                                <w:rFonts w:eastAsia="Times New Roman"/>
                              </w:rPr>
                              <w:t xml:space="preserve"> </w:t>
                            </w:r>
                            <w:r w:rsidRPr="00F4742D">
                              <w:rPr>
                                <w:rFonts w:eastAsia="Times New Roman"/>
                                <w:i/>
                              </w:rPr>
                              <w:t>(COT)</w:t>
                            </w:r>
                            <w:r w:rsidRPr="00F4742D">
                              <w:rPr>
                                <w:rFonts w:eastAsia="Times New Roman"/>
                              </w:rPr>
                              <w:t xml:space="preserve">, equipment may operate temporarily with an </w:t>
                            </w:r>
                            <w:r w:rsidRPr="00F4742D">
                              <w:rPr>
                                <w:rFonts w:eastAsia="Times New Roman"/>
                                <w:i/>
                              </w:rPr>
                              <w:t>Occupied Channel Bandwidth</w:t>
                            </w:r>
                            <w:r w:rsidRPr="00F4742D">
                              <w:rPr>
                                <w:rFonts w:eastAsia="Times New Roman"/>
                              </w:rPr>
                              <w:t xml:space="preserve"> of less than 80 % of its </w:t>
                            </w:r>
                            <w:r w:rsidRPr="00F4742D">
                              <w:rPr>
                                <w:rFonts w:eastAsia="Times New Roman"/>
                                <w:i/>
                              </w:rPr>
                              <w:t>Nominal Channel Bandwidth</w:t>
                            </w:r>
                            <w:r w:rsidRPr="00F4742D">
                              <w:rPr>
                                <w:rFonts w:eastAsia="Times New Roman"/>
                              </w:rPr>
                              <w:t xml:space="preserve"> with a minimum of 2 MHz. </w:t>
                            </w:r>
                          </w:p>
                          <w:p w14:paraId="4AC45FC5" w14:textId="77777777" w:rsidR="00E540B4" w:rsidRPr="009C5EB9" w:rsidRDefault="00E540B4" w:rsidP="00E540B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C8F02C1" id="Text Box 4" o:spid="_x0000_s1028" type="#_x0000_t202" style="width:463.1pt;height:3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">
                <v:textbox>
                  <w:txbxContent>
                    <w:p w14:paraId="36125C20" w14:textId="77777777" w:rsidR="00E540B4" w:rsidRPr="00F4742D" w:rsidRDefault="00E540B4" w:rsidP="00E540B4">
                      <w:pPr>
                        <w:keepNext/>
                        <w:keepLines/>
                        <w:overflowPunct w:val="0"/>
                        <w:autoSpaceDE w:val="0"/>
                        <w:autoSpaceDN w:val="0"/>
                        <w:adjustRightInd w:val="0"/>
                        <w:spacing w:before="120"/>
                        <w:textAlignment w:val="baseline"/>
                        <w:outlineLvl w:val="2"/>
                        <w:rPr>
                          <w:rFonts w:ascii="Arial" w:eastAsia="Times New Roman" w:hAnsi="Arial"/>
                          <w:sz w:val="28"/>
                        </w:rPr>
                      </w:pPr>
                      <w:bookmarkStart w:id="31" w:name="_Toc477338042"/>
                      <w:bookmarkStart w:id="32" w:name="_Toc477344979"/>
                      <w:bookmarkStart w:id="33" w:name="_Toc477345206"/>
                      <w:bookmarkStart w:id="34" w:name="_Toc477345563"/>
                      <w:bookmarkStart w:id="35" w:name="_Toc477531201"/>
                      <w:bookmarkStart w:id="36" w:name="_Toc477531424"/>
                      <w:bookmarkStart w:id="37" w:name="_Toc477877059"/>
                      <w:bookmarkStart w:id="38" w:name="_Toc483217073"/>
                      <w:bookmarkStart w:id="39" w:name="_Toc483308560"/>
                      <w:bookmarkStart w:id="40"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41" w:name="OLE_LINK5"/>
                      <w:r w:rsidRPr="00F4742D">
                        <w:rPr>
                          <w:rFonts w:ascii="Arial" w:eastAsia="Times New Roman" w:hAnsi="Arial"/>
                          <w:sz w:val="28"/>
                        </w:rPr>
                        <w:t>Channel Bandwidth</w:t>
                      </w:r>
                      <w:bookmarkEnd w:id="31"/>
                      <w:bookmarkEnd w:id="32"/>
                      <w:bookmarkEnd w:id="33"/>
                      <w:bookmarkEnd w:id="34"/>
                      <w:bookmarkEnd w:id="35"/>
                      <w:bookmarkEnd w:id="36"/>
                      <w:bookmarkEnd w:id="37"/>
                      <w:bookmarkEnd w:id="38"/>
                      <w:bookmarkEnd w:id="39"/>
                      <w:bookmarkEnd w:id="40"/>
                      <w:bookmarkEnd w:id="41"/>
                    </w:p>
                    <w:p w14:paraId="79650699" w14:textId="77777777" w:rsidR="00E540B4" w:rsidRPr="00F4742D" w:rsidRDefault="00E540B4" w:rsidP="00E540B4">
                      <w:pPr>
                        <w:keepNext/>
                        <w:keepLines/>
                        <w:overflowPunct w:val="0"/>
                        <w:autoSpaceDE w:val="0"/>
                        <w:autoSpaceDN w:val="0"/>
                        <w:adjustRightInd w:val="0"/>
                        <w:spacing w:before="120"/>
                        <w:textAlignment w:val="baseline"/>
                        <w:outlineLvl w:val="3"/>
                        <w:rPr>
                          <w:rFonts w:ascii="Arial" w:eastAsia="Times New Roman" w:hAnsi="Arial"/>
                          <w:sz w:val="24"/>
                        </w:rPr>
                      </w:pPr>
                      <w:bookmarkStart w:id="42" w:name="_Toc477338043"/>
                      <w:bookmarkStart w:id="43" w:name="_Toc477344980"/>
                      <w:bookmarkStart w:id="44" w:name="_Toc477345207"/>
                      <w:bookmarkStart w:id="45" w:name="_Toc477345564"/>
                      <w:bookmarkStart w:id="46" w:name="_Toc477531202"/>
                      <w:bookmarkStart w:id="47" w:name="_Toc477531425"/>
                      <w:bookmarkStart w:id="48" w:name="_Toc477877060"/>
                      <w:bookmarkStart w:id="49" w:name="_Toc483217074"/>
                      <w:bookmarkStart w:id="50" w:name="_Toc483308561"/>
                      <w:bookmarkStart w:id="51" w:name="_Toc483308785"/>
                      <w:r w:rsidRPr="00F4742D">
                        <w:rPr>
                          <w:rFonts w:ascii="Arial" w:eastAsia="Times New Roman" w:hAnsi="Arial"/>
                          <w:sz w:val="24"/>
                        </w:rPr>
                        <w:t>4.2.2.1</w:t>
                      </w:r>
                      <w:r w:rsidRPr="00F4742D">
                        <w:rPr>
                          <w:rFonts w:ascii="Arial" w:eastAsia="Times New Roman" w:hAnsi="Arial"/>
                          <w:sz w:val="24"/>
                        </w:rPr>
                        <w:tab/>
                        <w:t>Definition</w:t>
                      </w:r>
                      <w:bookmarkEnd w:id="42"/>
                      <w:bookmarkEnd w:id="43"/>
                      <w:bookmarkEnd w:id="44"/>
                      <w:bookmarkEnd w:id="45"/>
                      <w:bookmarkEnd w:id="46"/>
                      <w:bookmarkEnd w:id="47"/>
                      <w:bookmarkEnd w:id="48"/>
                      <w:bookmarkEnd w:id="49"/>
                      <w:bookmarkEnd w:id="50"/>
                      <w:bookmarkEnd w:id="51"/>
                    </w:p>
                    <w:p w14:paraId="33BB06A8"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is the widest band of frequencies, inclusive of guard bands, assigned to a single channel.</w:t>
                      </w:r>
                    </w:p>
                    <w:p w14:paraId="28FB243D"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is the bandwidth containing 99 % of the power of the signal.</w:t>
                      </w:r>
                    </w:p>
                    <w:p w14:paraId="45A9FD65" w14:textId="77777777" w:rsidR="00E540B4" w:rsidRPr="00F4742D" w:rsidRDefault="00E540B4" w:rsidP="00E540B4">
                      <w:pPr>
                        <w:keepNext/>
                        <w:keepLines/>
                        <w:overflowPunct w:val="0"/>
                        <w:autoSpaceDE w:val="0"/>
                        <w:autoSpaceDN w:val="0"/>
                        <w:adjustRightInd w:val="0"/>
                        <w:textAlignment w:val="baseline"/>
                        <w:rPr>
                          <w:rFonts w:eastAsia="Times New Roman"/>
                        </w:rPr>
                      </w:pPr>
                      <w:r w:rsidRPr="00F4742D">
                        <w:rPr>
                          <w:rFonts w:eastAsia="Times New Roman"/>
                        </w:rPr>
                        <w:t xml:space="preserve">When equipment has simultaneous transmissions in adjacent channels, these transmissions may be considered as one signal with an actual </w:t>
                      </w:r>
                      <w:r w:rsidRPr="00F4742D">
                        <w:rPr>
                          <w:rFonts w:eastAsia="Times New Roman"/>
                          <w:i/>
                        </w:rPr>
                        <w:t>Nominal Channel Bandwidth</w:t>
                      </w:r>
                      <w:r w:rsidRPr="00F4742D">
                        <w:rPr>
                          <w:rFonts w:eastAsia="Times New Roman"/>
                        </w:rPr>
                        <w:t xml:space="preserve"> of "n" times the individual </w:t>
                      </w:r>
                      <w:r w:rsidRPr="00F4742D">
                        <w:rPr>
                          <w:rFonts w:eastAsia="Times New Roman"/>
                          <w:i/>
                        </w:rPr>
                        <w:t>Nominal Channel Bandwidth</w:t>
                      </w:r>
                      <w:r w:rsidRPr="00F4742D">
                        <w:rPr>
                          <w:rFonts w:eastAsia="Times New Roman"/>
                        </w:rPr>
                        <w:t xml:space="preserve"> where "n" is the number of adjacent channels. When equipment has simultaneous transmissions in non-adjacent channels, each power envelope shall be considered separately.</w:t>
                      </w:r>
                    </w:p>
                    <w:p w14:paraId="256ADF3D" w14:textId="77777777" w:rsidR="00E540B4" w:rsidRPr="00F4742D" w:rsidRDefault="00E540B4" w:rsidP="00E540B4">
                      <w:pPr>
                        <w:keepNext/>
                        <w:keepLines/>
                        <w:overflowPunct w:val="0"/>
                        <w:autoSpaceDE w:val="0"/>
                        <w:autoSpaceDN w:val="0"/>
                        <w:adjustRightInd w:val="0"/>
                        <w:spacing w:before="120"/>
                        <w:textAlignment w:val="baseline"/>
                        <w:outlineLvl w:val="3"/>
                        <w:rPr>
                          <w:rFonts w:ascii="Arial" w:eastAsia="Times New Roman" w:hAnsi="Arial"/>
                          <w:sz w:val="24"/>
                        </w:rPr>
                      </w:pPr>
                      <w:bookmarkStart w:id="52" w:name="_Toc477338044"/>
                      <w:bookmarkStart w:id="53" w:name="_Toc477344981"/>
                      <w:bookmarkStart w:id="54" w:name="_Toc477345208"/>
                      <w:bookmarkStart w:id="55" w:name="_Toc477345565"/>
                      <w:bookmarkStart w:id="56" w:name="_Toc477531203"/>
                      <w:bookmarkStart w:id="57" w:name="_Toc477531426"/>
                      <w:bookmarkStart w:id="58" w:name="_Toc477877061"/>
                      <w:bookmarkStart w:id="59" w:name="_Toc483217075"/>
                      <w:bookmarkStart w:id="60" w:name="_Toc483308562"/>
                      <w:bookmarkStart w:id="61" w:name="_Toc483308786"/>
                      <w:r w:rsidRPr="00F4742D">
                        <w:rPr>
                          <w:rFonts w:ascii="Arial" w:eastAsia="Times New Roman" w:hAnsi="Arial"/>
                          <w:sz w:val="24"/>
                        </w:rPr>
                        <w:t>4.2.2.2</w:t>
                      </w:r>
                      <w:r w:rsidRPr="00F4742D">
                        <w:rPr>
                          <w:rFonts w:ascii="Arial" w:eastAsia="Times New Roman" w:hAnsi="Arial"/>
                          <w:sz w:val="24"/>
                        </w:rPr>
                        <w:tab/>
                        <w:t>Limits</w:t>
                      </w:r>
                      <w:bookmarkEnd w:id="52"/>
                      <w:bookmarkEnd w:id="53"/>
                      <w:bookmarkEnd w:id="54"/>
                      <w:bookmarkEnd w:id="55"/>
                      <w:bookmarkEnd w:id="56"/>
                      <w:bookmarkEnd w:id="57"/>
                      <w:bookmarkEnd w:id="58"/>
                      <w:bookmarkEnd w:id="59"/>
                      <w:bookmarkEnd w:id="60"/>
                      <w:bookmarkEnd w:id="61"/>
                    </w:p>
                    <w:p w14:paraId="1002EEF2"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for a single </w:t>
                      </w:r>
                      <w:r w:rsidRPr="00F4742D">
                        <w:rPr>
                          <w:rFonts w:eastAsia="Times New Roman"/>
                          <w:i/>
                        </w:rPr>
                        <w:t>Operating Channel</w:t>
                      </w:r>
                      <w:r w:rsidRPr="00F4742D">
                        <w:rPr>
                          <w:rFonts w:eastAsia="Times New Roman"/>
                        </w:rPr>
                        <w:t xml:space="preserve"> shall be 20 </w:t>
                      </w:r>
                      <w:proofErr w:type="spellStart"/>
                      <w:r w:rsidRPr="00F4742D">
                        <w:rPr>
                          <w:rFonts w:eastAsia="Times New Roman"/>
                        </w:rPr>
                        <w:t>MHz.</w:t>
                      </w:r>
                      <w:proofErr w:type="spellEnd"/>
                      <w:r w:rsidRPr="00F4742D">
                        <w:rPr>
                          <w:rFonts w:eastAsia="Times New Roman"/>
                        </w:rPr>
                        <w:t xml:space="preserve"> </w:t>
                      </w:r>
                    </w:p>
                    <w:p w14:paraId="5B956DD7"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Alternatively, equipment may implement a lower </w:t>
                      </w:r>
                      <w:r w:rsidRPr="00F4742D">
                        <w:rPr>
                          <w:rFonts w:eastAsia="Times New Roman"/>
                          <w:i/>
                        </w:rPr>
                        <w:t>Nominal Channel Bandwidth</w:t>
                      </w:r>
                      <w:r w:rsidRPr="00F4742D">
                        <w:rPr>
                          <w:rFonts w:eastAsia="Times New Roman"/>
                        </w:rPr>
                        <w:t xml:space="preserve"> with a minimum of 5 MHz, providing they still comply with the </w:t>
                      </w:r>
                      <w:r w:rsidRPr="00F4742D">
                        <w:rPr>
                          <w:rFonts w:eastAsia="Times New Roman"/>
                          <w:i/>
                        </w:rPr>
                        <w:t>Nominal Centre Frequencies</w:t>
                      </w:r>
                      <w:r w:rsidRPr="00F4742D">
                        <w:rPr>
                          <w:rFonts w:eastAsia="Times New Roman"/>
                        </w:rPr>
                        <w:t xml:space="preserve"> defined in clause 4.2.1 (20 MHz raster).</w:t>
                      </w:r>
                    </w:p>
                    <w:p w14:paraId="0EA3A63A"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shall be between 80 % and 100 % of the </w:t>
                      </w:r>
                      <w:r w:rsidRPr="00F4742D">
                        <w:rPr>
                          <w:rFonts w:eastAsia="Times New Roman"/>
                          <w:i/>
                        </w:rPr>
                        <w:t>Nominal Channel Bandwidth</w:t>
                      </w:r>
                      <w:r w:rsidRPr="00F4742D">
                        <w:rPr>
                          <w:rFonts w:eastAsia="Times New Roman"/>
                        </w:rPr>
                        <w:t xml:space="preserve">. In case of smart antenna systems (devices with multiple transmit chains) each of the transmit chains shall meet this requirement. The </w:t>
                      </w:r>
                      <w:r w:rsidRPr="00F4742D">
                        <w:rPr>
                          <w:rFonts w:eastAsia="Times New Roman"/>
                          <w:i/>
                        </w:rPr>
                        <w:t>Occupied Channel Bandwidth</w:t>
                      </w:r>
                      <w:r w:rsidRPr="00F4742D">
                        <w:rPr>
                          <w:rFonts w:eastAsia="Times New Roman"/>
                        </w:rPr>
                        <w:t xml:space="preserve"> might change with time/payload.</w:t>
                      </w:r>
                    </w:p>
                    <w:p w14:paraId="372CBFBC" w14:textId="77777777" w:rsidR="00E540B4" w:rsidRPr="00F4742D" w:rsidRDefault="00E540B4" w:rsidP="00E540B4">
                      <w:pPr>
                        <w:overflowPunct w:val="0"/>
                        <w:autoSpaceDE w:val="0"/>
                        <w:autoSpaceDN w:val="0"/>
                        <w:adjustRightInd w:val="0"/>
                        <w:textAlignment w:val="baseline"/>
                        <w:rPr>
                          <w:rFonts w:eastAsia="Times New Roman"/>
                        </w:rPr>
                      </w:pPr>
                      <w:r w:rsidRPr="00F4742D">
                        <w:rPr>
                          <w:rFonts w:eastAsia="Times New Roman"/>
                        </w:rPr>
                        <w:t xml:space="preserve">During a </w:t>
                      </w:r>
                      <w:r w:rsidRPr="00F4742D">
                        <w:rPr>
                          <w:rFonts w:eastAsia="Times New Roman"/>
                          <w:i/>
                        </w:rPr>
                        <w:t>Channel Occupancy Time</w:t>
                      </w:r>
                      <w:r w:rsidRPr="00F4742D">
                        <w:rPr>
                          <w:rFonts w:eastAsia="Times New Roman"/>
                        </w:rPr>
                        <w:t xml:space="preserve"> </w:t>
                      </w:r>
                      <w:r w:rsidRPr="00F4742D">
                        <w:rPr>
                          <w:rFonts w:eastAsia="Times New Roman"/>
                          <w:i/>
                        </w:rPr>
                        <w:t>(COT)</w:t>
                      </w:r>
                      <w:r w:rsidRPr="00F4742D">
                        <w:rPr>
                          <w:rFonts w:eastAsia="Times New Roman"/>
                        </w:rPr>
                        <w:t xml:space="preserve">, equipment may operate temporarily with an </w:t>
                      </w:r>
                      <w:r w:rsidRPr="00F4742D">
                        <w:rPr>
                          <w:rFonts w:eastAsia="Times New Roman"/>
                          <w:i/>
                        </w:rPr>
                        <w:t>Occupied Channel Bandwidth</w:t>
                      </w:r>
                      <w:r w:rsidRPr="00F4742D">
                        <w:rPr>
                          <w:rFonts w:eastAsia="Times New Roman"/>
                        </w:rPr>
                        <w:t xml:space="preserve"> of less than 80 % of its </w:t>
                      </w:r>
                      <w:r w:rsidRPr="00F4742D">
                        <w:rPr>
                          <w:rFonts w:eastAsia="Times New Roman"/>
                          <w:i/>
                        </w:rPr>
                        <w:t>Nominal Channel Bandwidth</w:t>
                      </w:r>
                      <w:r w:rsidRPr="00F4742D">
                        <w:rPr>
                          <w:rFonts w:eastAsia="Times New Roman"/>
                        </w:rPr>
                        <w:t xml:space="preserve"> with a minimum of 2 </w:t>
                      </w:r>
                      <w:proofErr w:type="spellStart"/>
                      <w:r w:rsidRPr="00F4742D">
                        <w:rPr>
                          <w:rFonts w:eastAsia="Times New Roman"/>
                        </w:rPr>
                        <w:t>MHz.</w:t>
                      </w:r>
                      <w:proofErr w:type="spellEnd"/>
                      <w:r w:rsidRPr="00F4742D">
                        <w:rPr>
                          <w:rFonts w:eastAsia="Times New Roman"/>
                        </w:rPr>
                        <w:t xml:space="preserve"> </w:t>
                      </w:r>
                    </w:p>
                    <w:p w14:paraId="4AC45FC5" w14:textId="77777777" w:rsidR="00E540B4" w:rsidRPr="009C5EB9" w:rsidRDefault="00E540B4" w:rsidP="00E540B4">
                      <w:pPr>
                        <w:rPr>
                          <w:rFonts w:eastAsia="Batang"/>
                          <w:b/>
                          <w:lang w:eastAsia="zh-CN"/>
                        </w:rPr>
                      </w:pPr>
                    </w:p>
                  </w:txbxContent>
                </v:textbox>
                <w10:anchorlock/>
              </v:shape>
            </w:pict>
          </mc:Fallback>
        </mc:AlternateContent>
      </w:r>
    </w:p>
    <w:p w14:paraId="51425340" w14:textId="77777777" w:rsidR="00E540B4" w:rsidRDefault="00E540B4" w:rsidP="00E540B4">
      <w:r>
        <w:t>Based on the above excerpt, the following scenarios may occur for the equipment (UE or gNB):</w:t>
      </w:r>
    </w:p>
    <w:p w14:paraId="7880A92B" w14:textId="77777777" w:rsidR="00E540B4" w:rsidRPr="00DE3B48" w:rsidRDefault="00E540B4" w:rsidP="00E540B4">
      <w:pPr>
        <w:pStyle w:val="ListParagraph"/>
        <w:numPr>
          <w:ilvl w:val="0"/>
          <w:numId w:val="39"/>
        </w:numPr>
        <w:rPr>
          <w:sz w:val="20"/>
          <w:szCs w:val="20"/>
        </w:rPr>
      </w:pPr>
      <w:r>
        <w:rPr>
          <w:sz w:val="20"/>
          <w:szCs w:val="20"/>
        </w:rPr>
        <w:t>It</w:t>
      </w:r>
      <w:r w:rsidRPr="00DE3B48">
        <w:rPr>
          <w:sz w:val="20"/>
          <w:szCs w:val="20"/>
        </w:rPr>
        <w:t xml:space="preserve"> implements a nominal channel bandwidth of 20 MHz with </w:t>
      </w:r>
      <w:r>
        <w:rPr>
          <w:sz w:val="20"/>
          <w:szCs w:val="20"/>
        </w:rPr>
        <w:t>OCB</w:t>
      </w:r>
      <w:r w:rsidRPr="00DE3B48">
        <w:rPr>
          <w:sz w:val="20"/>
          <w:szCs w:val="20"/>
        </w:rPr>
        <w:t xml:space="preserve"> of at least 80% (</w:t>
      </w:r>
      <w:r>
        <w:rPr>
          <w:sz w:val="20"/>
          <w:szCs w:val="20"/>
        </w:rPr>
        <w:t>Scenario</w:t>
      </w:r>
      <w:r w:rsidRPr="00DE3B48">
        <w:rPr>
          <w:sz w:val="20"/>
          <w:szCs w:val="20"/>
        </w:rPr>
        <w:t xml:space="preserve"> A in Figure 1)</w:t>
      </w:r>
    </w:p>
    <w:p w14:paraId="7AE6DE8A" w14:textId="77777777" w:rsidR="00E540B4" w:rsidRDefault="00E540B4" w:rsidP="00E540B4">
      <w:pPr>
        <w:pStyle w:val="ListParagraph"/>
        <w:numPr>
          <w:ilvl w:val="0"/>
          <w:numId w:val="39"/>
        </w:numPr>
        <w:rPr>
          <w:sz w:val="20"/>
          <w:szCs w:val="20"/>
        </w:rPr>
      </w:pPr>
      <w:r>
        <w:rPr>
          <w:sz w:val="20"/>
          <w:szCs w:val="20"/>
        </w:rPr>
        <w:t>It implements a lower nominal channel bandwidth with a minimum of 5 MHz placed on the 20 MHz raster (Scenario B in Figure 1)</w:t>
      </w:r>
    </w:p>
    <w:p w14:paraId="05F44128" w14:textId="77777777" w:rsidR="00E540B4" w:rsidRDefault="00E540B4" w:rsidP="00E540B4">
      <w:pPr>
        <w:pStyle w:val="ListParagraph"/>
        <w:numPr>
          <w:ilvl w:val="0"/>
          <w:numId w:val="39"/>
        </w:numPr>
        <w:rPr>
          <w:sz w:val="20"/>
          <w:szCs w:val="20"/>
        </w:rPr>
      </w:pPr>
      <w:r>
        <w:rPr>
          <w:sz w:val="20"/>
          <w:szCs w:val="20"/>
        </w:rPr>
        <w:t>It operates “</w:t>
      </w:r>
      <w:r w:rsidRPr="00FB3DCA">
        <w:rPr>
          <w:b/>
          <w:bCs/>
          <w:i/>
          <w:iCs/>
          <w:sz w:val="20"/>
          <w:szCs w:val="20"/>
        </w:rPr>
        <w:t>temporarily</w:t>
      </w:r>
      <w:r>
        <w:rPr>
          <w:sz w:val="20"/>
          <w:szCs w:val="20"/>
        </w:rPr>
        <w:t>” with an OCB of less than 80% of its nominal channel bandwidth with a minimum of 2 MHz. In this scenario, few cases can occur:</w:t>
      </w:r>
    </w:p>
    <w:p w14:paraId="06745A1A" w14:textId="77777777" w:rsidR="00E540B4" w:rsidRDefault="00E540B4" w:rsidP="00E540B4">
      <w:pPr>
        <w:pStyle w:val="ListParagraph"/>
        <w:numPr>
          <w:ilvl w:val="1"/>
          <w:numId w:val="39"/>
        </w:numPr>
        <w:rPr>
          <w:sz w:val="20"/>
          <w:szCs w:val="20"/>
        </w:rPr>
      </w:pPr>
      <w:r>
        <w:rPr>
          <w:sz w:val="20"/>
          <w:szCs w:val="20"/>
        </w:rPr>
        <w:t>One chunk of 2 MHz is occupied (Scenario C in Figure 1)</w:t>
      </w:r>
    </w:p>
    <w:p w14:paraId="38B13E42" w14:textId="77777777" w:rsidR="00E540B4" w:rsidRDefault="00E540B4" w:rsidP="00E540B4">
      <w:pPr>
        <w:pStyle w:val="ListParagraph"/>
        <w:numPr>
          <w:ilvl w:val="1"/>
          <w:numId w:val="39"/>
        </w:numPr>
        <w:rPr>
          <w:sz w:val="20"/>
          <w:szCs w:val="20"/>
        </w:rPr>
      </w:pPr>
      <w:r>
        <w:rPr>
          <w:sz w:val="20"/>
          <w:szCs w:val="20"/>
        </w:rPr>
        <w:t>Few chunks of 2/4/8 MHz are FDM’ed by one or more equipments such that OCB is still less than 80% (not shown in Figure 1)</w:t>
      </w:r>
    </w:p>
    <w:p w14:paraId="02AE4744" w14:textId="77777777" w:rsidR="00E540B4" w:rsidRDefault="00E540B4" w:rsidP="00E540B4">
      <w:pPr>
        <w:pStyle w:val="ListParagraph"/>
        <w:numPr>
          <w:ilvl w:val="1"/>
          <w:numId w:val="39"/>
        </w:numPr>
        <w:rPr>
          <w:sz w:val="20"/>
          <w:szCs w:val="20"/>
        </w:rPr>
      </w:pPr>
      <w:r>
        <w:rPr>
          <w:sz w:val="20"/>
          <w:szCs w:val="20"/>
        </w:rPr>
        <w:t>Few chunks of 2/4/8 MHz are FDM’ed by one or more equipments such that OCB is above 80% (Scenario D in Figure 1)</w:t>
      </w:r>
    </w:p>
    <w:p w14:paraId="72F0B4A5" w14:textId="77777777" w:rsidR="00E540B4" w:rsidRDefault="00E540B4" w:rsidP="00E540B4"/>
    <w:p w14:paraId="174F1FF2" w14:textId="77777777" w:rsidR="00E540B4" w:rsidRPr="00766B32" w:rsidRDefault="00E540B4" w:rsidP="00E540B4">
      <w:pPr>
        <w:rPr>
          <w:b/>
          <w:bCs/>
        </w:rPr>
      </w:pPr>
      <w:r w:rsidRPr="00766B32">
        <w:rPr>
          <w:b/>
          <w:bCs/>
        </w:rPr>
        <w:t>Observation 1. ETSI BRAN requirements on nominal channel BW and OCB can be summarized as follows:</w:t>
      </w:r>
    </w:p>
    <w:p w14:paraId="51895703" w14:textId="77777777" w:rsidR="00E540B4" w:rsidRPr="00766B32" w:rsidRDefault="00E540B4" w:rsidP="00E540B4">
      <w:pPr>
        <w:pStyle w:val="ListParagraph"/>
        <w:numPr>
          <w:ilvl w:val="0"/>
          <w:numId w:val="40"/>
        </w:numPr>
        <w:rPr>
          <w:b/>
          <w:bCs/>
          <w:sz w:val="20"/>
          <w:szCs w:val="20"/>
        </w:rPr>
      </w:pPr>
      <w:r w:rsidRPr="00766B32">
        <w:rPr>
          <w:b/>
          <w:bCs/>
          <w:sz w:val="20"/>
          <w:szCs w:val="20"/>
        </w:rPr>
        <w:t>The nominal channel BW is 20 MHz and OCB shall be above 80%.</w:t>
      </w:r>
    </w:p>
    <w:p w14:paraId="1CDBEE9A" w14:textId="77777777" w:rsidR="00E540B4" w:rsidRPr="00766B32" w:rsidRDefault="00E540B4" w:rsidP="00E540B4">
      <w:pPr>
        <w:pStyle w:val="ListParagraph"/>
        <w:numPr>
          <w:ilvl w:val="0"/>
          <w:numId w:val="40"/>
        </w:numPr>
        <w:rPr>
          <w:b/>
          <w:bCs/>
          <w:sz w:val="20"/>
          <w:szCs w:val="20"/>
        </w:rPr>
      </w:pPr>
      <w:r w:rsidRPr="00766B32">
        <w:rPr>
          <w:b/>
          <w:bCs/>
          <w:sz w:val="20"/>
          <w:szCs w:val="20"/>
        </w:rPr>
        <w:t>An equipment may alternatively implement a lower nominal channel BW with a minimum of 5 MHz placed on the 20 MHz rasters.</w:t>
      </w:r>
    </w:p>
    <w:p w14:paraId="3C5D3BA0" w14:textId="77777777" w:rsidR="00E540B4" w:rsidRPr="00766B32" w:rsidRDefault="00E540B4" w:rsidP="00E540B4">
      <w:pPr>
        <w:pStyle w:val="ListParagraph"/>
        <w:numPr>
          <w:ilvl w:val="0"/>
          <w:numId w:val="40"/>
        </w:numPr>
        <w:rPr>
          <w:b/>
          <w:bCs/>
          <w:sz w:val="20"/>
          <w:szCs w:val="20"/>
        </w:rPr>
      </w:pPr>
      <w:r w:rsidRPr="00766B32">
        <w:rPr>
          <w:b/>
          <w:bCs/>
          <w:sz w:val="20"/>
          <w:szCs w:val="20"/>
        </w:rPr>
        <w:t>An equipment may operate temporarily with an OCB of less than 80% with a minimum of 2 MHz.</w:t>
      </w:r>
    </w:p>
    <w:p w14:paraId="5FC52D02" w14:textId="77777777" w:rsidR="00E540B4" w:rsidRDefault="00E540B4" w:rsidP="00E540B4"/>
    <w:p w14:paraId="2A5C954C" w14:textId="77777777" w:rsidR="00E540B4" w:rsidRDefault="00E540B4" w:rsidP="00E540B4">
      <w:r>
        <w:t xml:space="preserve">Scenario (A) corresponds to typical operation in unlicensed band. Since OCB of at least 80% is met, RSSI measurements with wideband or narrowband result in the similar outcome. This is no different than existing Release 15 </w:t>
      </w:r>
      <w:r>
        <w:lastRenderedPageBreak/>
        <w:t xml:space="preserve">measurements (RSRP/RSRQ/SINR) in which UE makes measurements based on SSB BW for the entire BWP. If RSRP (power metric) or RSRQ/SINR (quality metrics) </w:t>
      </w:r>
      <w:proofErr w:type="gramStart"/>
      <w:r>
        <w:t>are allowed to</w:t>
      </w:r>
      <w:proofErr w:type="gramEnd"/>
      <w:r>
        <w:t xml:space="preserve"> be measured in NB to represent UE’s BWP, RSSI (power metric) should be similar. Placement of measurement BW within the OCB should be left to UE implementation, but a logical choice appears to be centered on the 20 MHz raster. </w:t>
      </w:r>
    </w:p>
    <w:p w14:paraId="3CD849D8" w14:textId="77777777" w:rsidR="00E540B4" w:rsidRDefault="00E540B4" w:rsidP="00E540B4">
      <w:r>
        <w:t>Scenario (B) corresponds to atypical operation in unlicensed band (</w:t>
      </w:r>
      <w:proofErr w:type="gramStart"/>
      <w:r>
        <w:t>e.g,.</w:t>
      </w:r>
      <w:proofErr w:type="gramEnd"/>
      <w:r>
        <w:t xml:space="preserve"> microphones). Given nominal channel bandwidth of at least 5 MHz, OCB should at least be 4 MHz. If a UE performs WB RSSI measurement, it actually dilutes the true RSSI value and underestimates it by a factor </w:t>
      </w:r>
      <w:proofErr w:type="gramStart"/>
      <w:r>
        <w:t>of  ~</w:t>
      </w:r>
      <w:proofErr w:type="gramEnd"/>
      <w:r>
        <w:t xml:space="preserve">7 dB. On the other hand, a UE that uses NB RSSI measurement (e.g., SSB BW) reports the RSSI results more or less accurately for 15 kHz SCS or under-reports it by a factor of ~ 1.6 dB for 30 kHz SCS assuming it places the measurement BW on the center of the 20 MHz raster. Either way, NB RSSI measurement outperforms WB RSSI measurement in scenario (B). </w:t>
      </w:r>
    </w:p>
    <w:p w14:paraId="5095B703" w14:textId="77777777" w:rsidR="00E540B4" w:rsidRDefault="00E540B4" w:rsidP="00E540B4">
      <w:pPr>
        <w:keepNext/>
      </w:pPr>
      <w:r>
        <w:object w:dxaOrig="10522" w:dyaOrig="5596" w14:anchorId="72559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54.8pt" o:ole="">
            <v:imagedata r:id="rId8" o:title=""/>
          </v:shape>
          <o:OLEObject Type="Embed" ProgID="Visio.Drawing.11" ShapeID="_x0000_i1025" DrawAspect="Content" ObjectID="_1643206564" r:id="rId9"/>
        </w:object>
      </w:r>
    </w:p>
    <w:p w14:paraId="1A9ADC3D" w14:textId="77777777" w:rsidR="00E540B4" w:rsidRPr="00F74723" w:rsidRDefault="00E540B4" w:rsidP="00E540B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OCB scenarios vs. RSSI Measurement BW</w:t>
      </w:r>
    </w:p>
    <w:p w14:paraId="41FFC416" w14:textId="099FCB77" w:rsidR="00E540B4" w:rsidRPr="00FB3DCA" w:rsidRDefault="00E540B4" w:rsidP="00E540B4">
      <w:pPr>
        <w:rPr>
          <w:lang w:val="en-US"/>
        </w:rPr>
      </w:pPr>
      <w:r>
        <w:rPr>
          <w:lang w:val="en-US"/>
        </w:rPr>
        <w:t>Scenarios</w:t>
      </w:r>
      <w:r w:rsidRPr="00FB3DCA">
        <w:rPr>
          <w:lang w:val="en-US"/>
        </w:rPr>
        <w:t xml:space="preserve"> (C) and (D) (and </w:t>
      </w:r>
      <w:r>
        <w:rPr>
          <w:lang w:val="en-US"/>
        </w:rPr>
        <w:t>those</w:t>
      </w:r>
      <w:r w:rsidRPr="00FB3DCA">
        <w:rPr>
          <w:lang w:val="en-US"/>
        </w:rPr>
        <w:t xml:space="preserve"> in between not shown in Figure 1) correspond to WiFi 802.11ax operation in which WiFi Access Point (AP) can allocate a minimum of 2 MHz to a station (STA) using the “temporary” OCB rule. The allocation can also be 4 or 8 MHz. As it is clearly stated in [</w:t>
      </w:r>
      <w:r w:rsidR="001B5306">
        <w:rPr>
          <w:lang w:val="en-US"/>
        </w:rPr>
        <w:t>3</w:t>
      </w:r>
      <w:r w:rsidRPr="00FB3DCA">
        <w:rPr>
          <w:lang w:val="en-US"/>
        </w:rPr>
        <w:t>], this behavior is temporar</w:t>
      </w:r>
      <w:r>
        <w:rPr>
          <w:lang w:val="en-US"/>
        </w:rPr>
        <w:t>y and in the long term, OCB rules must be obeyed</w:t>
      </w:r>
      <w:r w:rsidRPr="00FB3DCA">
        <w:rPr>
          <w:lang w:val="en-US"/>
        </w:rPr>
        <w:t xml:space="preserve">. In our view, RSSI measurements, configured by NW through RRC configuration, is </w:t>
      </w:r>
      <w:r>
        <w:rPr>
          <w:lang w:val="en-US"/>
        </w:rPr>
        <w:t xml:space="preserve">intended to measure long term behaviors. </w:t>
      </w:r>
    </w:p>
    <w:p w14:paraId="0C12551D" w14:textId="77777777" w:rsidR="00E540B4" w:rsidRDefault="00E540B4" w:rsidP="00E540B4">
      <w:pPr>
        <w:rPr>
          <w:lang w:val="en-US"/>
        </w:rPr>
      </w:pPr>
      <w:r w:rsidRPr="00FB3DCA">
        <w:rPr>
          <w:lang w:val="en-US"/>
        </w:rPr>
        <w:t xml:space="preserve">Nonetheless, let us consider </w:t>
      </w:r>
      <w:r>
        <w:rPr>
          <w:lang w:val="en-US"/>
        </w:rPr>
        <w:t>scenario</w:t>
      </w:r>
      <w:r w:rsidRPr="00FB3DCA">
        <w:rPr>
          <w:lang w:val="en-US"/>
        </w:rPr>
        <w:t xml:space="preserve"> (C) from NB vs. WB measurement perspective. A UE that performs NB RSSI measurements may completely miss the temporary 2 MHz allocation and report RSSI corresponding to background noise in the worst case. It can also catch the temporary 2 MHz allocation by luck and report an RSSI estimate much closer to the true value </w:t>
      </w:r>
      <w:r>
        <w:rPr>
          <w:lang w:val="en-US"/>
        </w:rPr>
        <w:t xml:space="preserve">in the best case. In contrast, </w:t>
      </w:r>
      <w:r w:rsidRPr="00FB3DCA">
        <w:rPr>
          <w:lang w:val="en-US"/>
        </w:rPr>
        <w:t xml:space="preserve">a UE that does WB RSSI measurement </w:t>
      </w:r>
      <w:r>
        <w:rPr>
          <w:lang w:val="en-US"/>
        </w:rPr>
        <w:t xml:space="preserve">always </w:t>
      </w:r>
      <w:r w:rsidRPr="00FB3DCA">
        <w:rPr>
          <w:lang w:val="en-US"/>
        </w:rPr>
        <w:t xml:space="preserve">under-estimates it by a factor of 10 dB. In our opinion, both NB measurements (in case of complete miss) and WB measurements are useless and not much different.  In WiFi 802.11ax, </w:t>
      </w:r>
      <w:r>
        <w:rPr>
          <w:lang w:val="en-US"/>
        </w:rPr>
        <w:t>scenario</w:t>
      </w:r>
      <w:r w:rsidRPr="00FB3DCA">
        <w:rPr>
          <w:lang w:val="en-US"/>
        </w:rPr>
        <w:t xml:space="preserve"> (D) is more realistic as AP shares the available spectrum </w:t>
      </w:r>
      <w:r>
        <w:rPr>
          <w:lang w:val="en-US"/>
        </w:rPr>
        <w:t xml:space="preserve">efficiently </w:t>
      </w:r>
      <w:r w:rsidRPr="00FB3DCA">
        <w:rPr>
          <w:lang w:val="en-US"/>
        </w:rPr>
        <w:t xml:space="preserve">with a few STAs by FDM’ing smaller allocations to each. As more STAs are multiplexed (different colors in Figure 1), </w:t>
      </w:r>
      <w:r>
        <w:rPr>
          <w:lang w:val="en-US"/>
        </w:rPr>
        <w:t>scenario</w:t>
      </w:r>
      <w:r w:rsidRPr="00FB3DCA">
        <w:rPr>
          <w:lang w:val="en-US"/>
        </w:rPr>
        <w:t xml:space="preserve"> (D) approaches </w:t>
      </w:r>
      <w:r>
        <w:rPr>
          <w:lang w:val="en-US"/>
        </w:rPr>
        <w:t>scenario</w:t>
      </w:r>
      <w:r w:rsidRPr="00FB3DCA">
        <w:rPr>
          <w:lang w:val="en-US"/>
        </w:rPr>
        <w:t xml:space="preserve"> (B) and </w:t>
      </w:r>
      <w:r>
        <w:rPr>
          <w:lang w:val="en-US"/>
        </w:rPr>
        <w:t>then scenario</w:t>
      </w:r>
      <w:r w:rsidRPr="00FB3DCA">
        <w:rPr>
          <w:lang w:val="en-US"/>
        </w:rPr>
        <w:t xml:space="preserve"> (A) which were already discussed above. </w:t>
      </w:r>
    </w:p>
    <w:p w14:paraId="3657FA33" w14:textId="77777777" w:rsidR="00E540B4" w:rsidRPr="003572BF" w:rsidRDefault="00E540B4" w:rsidP="00E540B4">
      <w:pPr>
        <w:rPr>
          <w:b/>
          <w:bCs/>
          <w:lang w:val="en-US"/>
        </w:rPr>
      </w:pPr>
      <w:r w:rsidRPr="003572BF">
        <w:rPr>
          <w:b/>
          <w:bCs/>
          <w:lang w:val="en-US"/>
        </w:rPr>
        <w:t>Observation 2. Comparing WB vs NB RSSI measurement performance in the scenarios outlined in Observation 1 and Figure 1:</w:t>
      </w:r>
    </w:p>
    <w:p w14:paraId="68264700" w14:textId="77777777" w:rsidR="00E540B4" w:rsidRPr="003572BF" w:rsidRDefault="00E540B4" w:rsidP="00E540B4">
      <w:pPr>
        <w:pStyle w:val="ListParagraph"/>
        <w:numPr>
          <w:ilvl w:val="0"/>
          <w:numId w:val="41"/>
        </w:numPr>
        <w:rPr>
          <w:b/>
          <w:bCs/>
          <w:sz w:val="20"/>
          <w:szCs w:val="20"/>
        </w:rPr>
      </w:pPr>
      <w:r w:rsidRPr="003572BF">
        <w:rPr>
          <w:b/>
          <w:bCs/>
          <w:sz w:val="20"/>
          <w:szCs w:val="20"/>
        </w:rPr>
        <w:t>When nominal channel BW is 20 MHz and OCB requirements are met, WB and NB RSSI measurements have similar outcome. NB RSSI measurements should be acceptable analogous to NB measurements of RSRP/RSRQ/SINR.</w:t>
      </w:r>
    </w:p>
    <w:p w14:paraId="1F7EA7FD" w14:textId="77777777" w:rsidR="00E540B4" w:rsidRPr="003572BF" w:rsidRDefault="00E540B4" w:rsidP="00E540B4">
      <w:pPr>
        <w:pStyle w:val="ListParagraph"/>
        <w:numPr>
          <w:ilvl w:val="0"/>
          <w:numId w:val="41"/>
        </w:numPr>
        <w:rPr>
          <w:b/>
          <w:bCs/>
          <w:sz w:val="20"/>
          <w:szCs w:val="20"/>
        </w:rPr>
      </w:pPr>
      <w:r w:rsidRPr="003572BF">
        <w:rPr>
          <w:b/>
          <w:bCs/>
          <w:sz w:val="20"/>
          <w:szCs w:val="20"/>
        </w:rPr>
        <w:t>When nominal channel BW is 5 MHz, NB RSSI measurements are more accurate than WB RSSI measurements which can under-estimate RSSI by a factor of ~7 dB.</w:t>
      </w:r>
    </w:p>
    <w:p w14:paraId="58FF5858" w14:textId="77777777" w:rsidR="00E540B4" w:rsidRDefault="00E540B4" w:rsidP="00E540B4">
      <w:pPr>
        <w:pStyle w:val="ListParagraph"/>
        <w:numPr>
          <w:ilvl w:val="0"/>
          <w:numId w:val="41"/>
        </w:numPr>
        <w:rPr>
          <w:b/>
          <w:bCs/>
          <w:sz w:val="20"/>
          <w:szCs w:val="20"/>
        </w:rPr>
      </w:pPr>
      <w:r w:rsidRPr="003572BF">
        <w:rPr>
          <w:b/>
          <w:bCs/>
          <w:sz w:val="20"/>
          <w:szCs w:val="20"/>
        </w:rPr>
        <w:t xml:space="preserve">When OCB requirements are temporarily not met and allocation in 20 MHz spectrum is sparse, both WB and NB RSSI measurements perform poorly. When allocation becomes </w:t>
      </w:r>
      <w:r>
        <w:rPr>
          <w:b/>
          <w:bCs/>
          <w:sz w:val="20"/>
          <w:szCs w:val="20"/>
        </w:rPr>
        <w:t xml:space="preserve">denser and </w:t>
      </w:r>
      <w:r w:rsidRPr="003572BF">
        <w:rPr>
          <w:b/>
          <w:bCs/>
          <w:sz w:val="20"/>
          <w:szCs w:val="20"/>
        </w:rPr>
        <w:t xml:space="preserve">more efficient, WB and NB RSSI measurements have similar outcome. </w:t>
      </w:r>
    </w:p>
    <w:p w14:paraId="56ED1417" w14:textId="77777777" w:rsidR="00E540B4" w:rsidRDefault="00E540B4" w:rsidP="00E540B4">
      <w:pPr>
        <w:rPr>
          <w:b/>
          <w:bCs/>
        </w:rPr>
      </w:pPr>
    </w:p>
    <w:p w14:paraId="60289450" w14:textId="77777777" w:rsidR="00E540B4" w:rsidRDefault="00E540B4" w:rsidP="00E540B4">
      <w:r>
        <w:t xml:space="preserve">We now turn our attention to RSSI measurement in time resources where other NR-U UEs transmit in UL. The UL transmission in NR-U is based on interlace structure as in eLAA with </w:t>
      </w:r>
      <m:oMath>
        <m:r>
          <w:rPr>
            <w:rFonts w:ascii="Cambria Math" w:hAnsi="Cambria Math"/>
          </w:rPr>
          <m:t>M</m:t>
        </m:r>
      </m:oMath>
      <w:r>
        <w:t xml:space="preserve"> interlaces with </w:t>
      </w:r>
      <m:oMath>
        <m:r>
          <w:rPr>
            <w:rFonts w:ascii="Cambria Math" w:hAnsi="Cambria Math"/>
          </w:rPr>
          <m:t>N</m:t>
        </m:r>
      </m:oMath>
      <w:r>
        <w:t xml:space="preserve"> PRB per each interlace. For 15 kHz SCS, </w:t>
      </w:r>
      <m:oMath>
        <m:r>
          <w:rPr>
            <w:rFonts w:ascii="Cambria Math" w:hAnsi="Cambria Math"/>
          </w:rPr>
          <m:t>M=10</m:t>
        </m:r>
      </m:oMath>
      <w:r>
        <w:t xml:space="preserve"> and </w:t>
      </w:r>
      <m:oMath>
        <m:r>
          <w:rPr>
            <w:rFonts w:ascii="Cambria Math" w:hAnsi="Cambria Math"/>
          </w:rPr>
          <m:t>N={10,11}</m:t>
        </m:r>
      </m:oMath>
      <w:r>
        <w:t xml:space="preserve">. For 30 kHz SCS, </w:t>
      </w:r>
      <m:oMath>
        <m:r>
          <w:rPr>
            <w:rFonts w:ascii="Cambria Math" w:hAnsi="Cambria Math"/>
          </w:rPr>
          <m:t>M=5</m:t>
        </m:r>
      </m:oMath>
      <w:r>
        <w:t xml:space="preserve"> and </w:t>
      </w:r>
      <m:oMath>
        <m:r>
          <w:rPr>
            <w:rFonts w:ascii="Cambria Math" w:hAnsi="Cambria Math"/>
          </w:rPr>
          <m:t>N={10,11}</m:t>
        </m:r>
      </m:oMath>
      <w:r>
        <w:t xml:space="preserve">. Figure 2 illustrates the interlace structure in these two scenarios with two UE’s of different power levels occupying interlace 0 and 2. </w:t>
      </w:r>
    </w:p>
    <w:p w14:paraId="0FCEB8BA" w14:textId="77777777" w:rsidR="00E540B4" w:rsidRDefault="00E540B4" w:rsidP="00E540B4">
      <w:pPr>
        <w:keepNext/>
        <w:jc w:val="center"/>
      </w:pPr>
      <w:r>
        <w:object w:dxaOrig="7282" w:dyaOrig="7054" w14:anchorId="5901D341">
          <v:shape id="_x0000_i1026" type="#_x0000_t75" style="width:364.4pt;height:352.5pt" o:ole="">
            <v:imagedata r:id="rId10" o:title=""/>
          </v:shape>
          <o:OLEObject Type="Embed" ProgID="Visio.Drawing.11" ShapeID="_x0000_i1026" DrawAspect="Content" ObjectID="_1643206565" r:id="rId11"/>
        </w:object>
      </w:r>
    </w:p>
    <w:p w14:paraId="08916E1F" w14:textId="77777777" w:rsidR="00E540B4" w:rsidRDefault="00E540B4" w:rsidP="00E540B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NR-U UL interlace structure for 15 and 30 kHz SCS</w:t>
      </w:r>
    </w:p>
    <w:p w14:paraId="4E3A57BA" w14:textId="77777777" w:rsidR="00E540B4" w:rsidRPr="000D150F" w:rsidRDefault="00E540B4" w:rsidP="00E540B4"/>
    <w:p w14:paraId="2F446AD0" w14:textId="77777777" w:rsidR="00E540B4" w:rsidRDefault="00E540B4" w:rsidP="00E540B4">
      <w:r>
        <w:t xml:space="preserve">With measurement BW equal to SSB bandwidth (i.e., 20 PRB), an integer number of clusters can be caught in both 15 kHz and 30 kHz SCS scenarios. In 15 kHz SCS, two clusters are measured. In 30 kHz, four clusters are measured. The outcome is </w:t>
      </w:r>
      <w:proofErr w:type="gramStart"/>
      <w:r>
        <w:t>similar to</w:t>
      </w:r>
      <w:proofErr w:type="gramEnd"/>
      <w:r>
        <w:t xml:space="preserve"> wideband measurement except for more averaging of noise in wideband measurement. However, as mentioned above, RSRP/RSRQ/SINR are also measured with narrow bandwidths so it is hard to justify that RSSI measurement would require a higher processing gain.</w:t>
      </w:r>
    </w:p>
    <w:p w14:paraId="6EC28B25" w14:textId="77777777" w:rsidR="00E540B4" w:rsidRPr="00F30D78" w:rsidRDefault="00E540B4" w:rsidP="00E540B4">
      <w:pPr>
        <w:rPr>
          <w:b/>
          <w:bCs/>
        </w:rPr>
      </w:pPr>
      <w:r w:rsidRPr="00F30D78">
        <w:rPr>
          <w:b/>
          <w:bCs/>
        </w:rPr>
        <w:t xml:space="preserve">Observation 3. The outcome of RSSI measurement of NR-U UL transmission with interlace structure is the same as wideband measurement even if measurement is done with SSB bandwidth (20 PRBs) since SSB bandwidth catches an integer number of clusters in both 15 and 30 kHz SCS.   </w:t>
      </w:r>
    </w:p>
    <w:p w14:paraId="386105A0" w14:textId="6AC18E52" w:rsidR="00E540B4" w:rsidRDefault="00E540B4" w:rsidP="00E540B4">
      <w:r>
        <w:t xml:space="preserve">Hence, for all intents and purposes of RSSI/CO measurements, NB measurements are </w:t>
      </w:r>
      <w:proofErr w:type="gramStart"/>
      <w:r>
        <w:t>sufficient</w:t>
      </w:r>
      <w:proofErr w:type="gramEnd"/>
      <w:r>
        <w:t xml:space="preserve"> and, in some cases, even preferable to WB measurements. We reiterate our proposal from [</w:t>
      </w:r>
      <w:r w:rsidR="000A5226">
        <w:t>2</w:t>
      </w:r>
      <w:r>
        <w:t>]:</w:t>
      </w:r>
    </w:p>
    <w:p w14:paraId="7D219646" w14:textId="77777777" w:rsidR="00E540B4" w:rsidRPr="00842335" w:rsidRDefault="00E540B4" w:rsidP="00E540B4">
      <w:pPr>
        <w:rPr>
          <w:b/>
          <w:bCs/>
        </w:rPr>
      </w:pPr>
      <w:r w:rsidRPr="00842335">
        <w:rPr>
          <w:b/>
          <w:bCs/>
        </w:rPr>
        <w:t xml:space="preserve">Proposal 1. RAN4 to define RSSI measurement accuracy requirements based on </w:t>
      </w:r>
      <w:r>
        <w:rPr>
          <w:b/>
          <w:bCs/>
        </w:rPr>
        <w:t>SSB BW.</w:t>
      </w:r>
      <w:r w:rsidRPr="00842335">
        <w:rPr>
          <w:b/>
          <w:bCs/>
        </w:rPr>
        <w:t xml:space="preserve"> </w:t>
      </w:r>
    </w:p>
    <w:p w14:paraId="17A00E69" w14:textId="52E2DE2D" w:rsidR="00E540B4" w:rsidRDefault="00420027" w:rsidP="00420027">
      <w:pPr>
        <w:pStyle w:val="Heading2"/>
        <w:rPr>
          <w:lang w:val="en-US"/>
        </w:rPr>
      </w:pPr>
      <w:r>
        <w:rPr>
          <w:lang w:val="en-US"/>
        </w:rPr>
        <w:t xml:space="preserve"> RSSI measurement accuracy</w:t>
      </w:r>
    </w:p>
    <w:p w14:paraId="64724EAB" w14:textId="0AB7CA06" w:rsidR="00420027" w:rsidRDefault="004324CC" w:rsidP="00420027">
      <w:r>
        <w:t>LTE LAA RSSI accuracy requirement was defined for absolute intra-frequency and inter-frequency scenarios to be +/- 3.5 dB in normal conditions.</w:t>
      </w:r>
      <w:r w:rsidR="00F859F1">
        <w:t xml:space="preserve"> In RAN4#77, </w:t>
      </w:r>
      <w:r w:rsidR="008B25C3">
        <w:t xml:space="preserve">RSSI accuracy requirements for LTE LAA were discussed. However, there </w:t>
      </w:r>
      <w:r w:rsidR="008B25C3">
        <w:lastRenderedPageBreak/>
        <w:t>were no simulation assumptions and no simulation effort from companies</w:t>
      </w:r>
      <w:r w:rsidR="00E7705A">
        <w:t xml:space="preserve"> (See chairman’s meeting notes)</w:t>
      </w:r>
      <w:r w:rsidR="008B25C3">
        <w:t>.</w:t>
      </w:r>
      <w:r w:rsidR="00856281">
        <w:t xml:space="preserve"> The accuracy </w:t>
      </w:r>
      <w:r w:rsidR="00183B08">
        <w:t>requirements from WCDMA RSSI</w:t>
      </w:r>
      <w:r w:rsidR="000F0BCD">
        <w:t xml:space="preserve"> which is 4 dB in absolute and normal conditions were mostly reused for LTE LAA. </w:t>
      </w:r>
      <w:r w:rsidR="00922E82">
        <w:t>From</w:t>
      </w:r>
      <w:r w:rsidR="00111FCE">
        <w:t xml:space="preserve"> WCDMA BW </w:t>
      </w:r>
      <w:r w:rsidR="00922E82">
        <w:t>of</w:t>
      </w:r>
      <w:r w:rsidR="00111FCE">
        <w:t xml:space="preserve"> 5 MHz</w:t>
      </w:r>
      <w:r w:rsidR="00CD01AC">
        <w:t>, LTE LAA results were</w:t>
      </w:r>
      <w:r w:rsidR="008B25C3">
        <w:t xml:space="preserve"> </w:t>
      </w:r>
      <w:r w:rsidR="00922E82">
        <w:t xml:space="preserve">tightened by 0.5 dB in LTE LAA to account for improved UE RF margin (see [4] for an example discussion). </w:t>
      </w:r>
    </w:p>
    <w:p w14:paraId="387EF3B5" w14:textId="761DCA1A" w:rsidR="005E78A3" w:rsidRDefault="00147BB2" w:rsidP="00420027">
      <w:r w:rsidRPr="002F4F8D">
        <w:t xml:space="preserve">In NR-U, </w:t>
      </w:r>
      <w:r w:rsidR="00324928" w:rsidRPr="002F4F8D">
        <w:t>a more methodical approach is needed a</w:t>
      </w:r>
      <w:r w:rsidR="00B820B1">
        <w:t xml:space="preserve">lthough LTE LAA accuracy requirements can be used as a starting point. </w:t>
      </w:r>
      <w:r w:rsidR="005E3AA5">
        <w:t xml:space="preserve">It is proposed to define accuracy requirements </w:t>
      </w:r>
      <w:r w:rsidR="00F61931">
        <w:t xml:space="preserve">based on 1-symbol measurement duration with no L3 filtering. </w:t>
      </w:r>
    </w:p>
    <w:p w14:paraId="6FDF4027" w14:textId="48DDCCD6" w:rsidR="00F61931" w:rsidRPr="002402CA" w:rsidRDefault="00F61931" w:rsidP="00420027">
      <w:pPr>
        <w:rPr>
          <w:b/>
          <w:bCs/>
          <w:lang w:val="en-US"/>
        </w:rPr>
      </w:pPr>
      <w:r w:rsidRPr="002402CA">
        <w:rPr>
          <w:b/>
          <w:bCs/>
        </w:rPr>
        <w:t xml:space="preserve">Proposal 2. </w:t>
      </w:r>
      <w:r w:rsidR="00F63428" w:rsidRPr="002402CA">
        <w:rPr>
          <w:b/>
          <w:bCs/>
        </w:rPr>
        <w:t xml:space="preserve">RAN4 to define RSSI accuracy requirements based on 1-sumbol measurement duration with no L3 filtering. </w:t>
      </w:r>
    </w:p>
    <w:p w14:paraId="0084A98D" w14:textId="255DA198" w:rsidR="00420027" w:rsidRDefault="00420027" w:rsidP="00420027">
      <w:pPr>
        <w:pStyle w:val="Heading2"/>
        <w:rPr>
          <w:lang w:val="en-US"/>
        </w:rPr>
      </w:pPr>
      <w:r>
        <w:rPr>
          <w:lang w:val="en-US"/>
        </w:rPr>
        <w:t xml:space="preserve"> CO measurement accuracy</w:t>
      </w:r>
    </w:p>
    <w:p w14:paraId="140D076F" w14:textId="00319751" w:rsidR="00420027" w:rsidRDefault="00680919" w:rsidP="00420027">
      <w:pPr>
        <w:rPr>
          <w:lang w:val="en-US"/>
        </w:rPr>
      </w:pPr>
      <w:r>
        <w:rPr>
          <w:lang w:val="en-US"/>
        </w:rPr>
        <w:t xml:space="preserve">The CO measurement accuracy requirements in LTE LAA are captured in clause </w:t>
      </w:r>
      <w:r w:rsidR="0048379A">
        <w:rPr>
          <w:lang w:val="en-US"/>
        </w:rPr>
        <w:t xml:space="preserve">9.1.18.6 of TS 36.133 and are closely tied to </w:t>
      </w:r>
      <w:r w:rsidR="00A2260D">
        <w:rPr>
          <w:lang w:val="en-US"/>
        </w:rPr>
        <w:t>RSSI measurement accuracy requirements</w:t>
      </w:r>
      <w:r w:rsidR="00EE0A61">
        <w:rPr>
          <w:lang w:val="en-US"/>
        </w:rPr>
        <w:t xml:space="preserve">. In our view, the same methodology and requirement specification can be used for NR-U. </w:t>
      </w:r>
    </w:p>
    <w:p w14:paraId="0986AE9C" w14:textId="501A7C09" w:rsidR="005B6D65" w:rsidRDefault="005B6D65" w:rsidP="00420027">
      <w:pPr>
        <w:rPr>
          <w:lang w:val="en-US"/>
        </w:rPr>
      </w:pPr>
      <w:r>
        <w:rPr>
          <w:lang w:val="en-US"/>
        </w:rPr>
        <w:t>More concretely, UE shall be able to correctly evaluate the intra-frequency and inter-frequency CO provided that the following conditions are met:</w:t>
      </w:r>
    </w:p>
    <w:p w14:paraId="2315416F" w14:textId="13E96926" w:rsidR="005B6D65" w:rsidRPr="004955F9" w:rsidRDefault="005B6D65" w:rsidP="005B6D65">
      <w:pPr>
        <w:pStyle w:val="ListParagraph"/>
        <w:numPr>
          <w:ilvl w:val="0"/>
          <w:numId w:val="42"/>
        </w:numPr>
        <w:rPr>
          <w:sz w:val="20"/>
          <w:szCs w:val="20"/>
        </w:rPr>
      </w:pPr>
      <w:r w:rsidRPr="004955F9">
        <w:rPr>
          <w:sz w:val="20"/>
          <w:szCs w:val="20"/>
        </w:rPr>
        <w:t>All symbols during each RSSI measurement duration are available for RSSI sampling within the same reporting interval</w:t>
      </w:r>
      <w:r w:rsidR="004955F9" w:rsidRPr="004955F9">
        <w:rPr>
          <w:sz w:val="20"/>
          <w:szCs w:val="20"/>
        </w:rPr>
        <w:t>,</w:t>
      </w:r>
    </w:p>
    <w:p w14:paraId="7C73A567" w14:textId="3F4E6571" w:rsidR="004955F9" w:rsidRPr="004955F9" w:rsidRDefault="004955F9" w:rsidP="005B6D65">
      <w:pPr>
        <w:pStyle w:val="ListParagraph"/>
        <w:numPr>
          <w:ilvl w:val="0"/>
          <w:numId w:val="42"/>
        </w:numPr>
        <w:rPr>
          <w:sz w:val="20"/>
          <w:szCs w:val="20"/>
        </w:rPr>
      </w:pPr>
      <w:r w:rsidRPr="004955F9">
        <w:rPr>
          <w:sz w:val="20"/>
          <w:szCs w:val="20"/>
        </w:rPr>
        <w:t xml:space="preserve">RSSI at the UE receiver meets the following conditions with respect to the configured </w:t>
      </w:r>
      <w:r w:rsidRPr="004955F9">
        <w:rPr>
          <w:i/>
          <w:iCs/>
          <w:sz w:val="20"/>
          <w:szCs w:val="20"/>
        </w:rPr>
        <w:t>channelOccupancyThreshold</w:t>
      </w:r>
      <w:r w:rsidRPr="004955F9">
        <w:rPr>
          <w:sz w:val="20"/>
          <w:szCs w:val="20"/>
        </w:rPr>
        <w:t>:</w:t>
      </w:r>
    </w:p>
    <w:p w14:paraId="3D966FED" w14:textId="120EB5C3" w:rsidR="004955F9" w:rsidRDefault="004955F9" w:rsidP="004955F9">
      <w:pPr>
        <w:pStyle w:val="ListParagraph"/>
        <w:numPr>
          <w:ilvl w:val="1"/>
          <w:numId w:val="42"/>
        </w:numPr>
        <w:rPr>
          <w:sz w:val="20"/>
          <w:szCs w:val="20"/>
        </w:rPr>
      </w:pPr>
      <w:r>
        <w:rPr>
          <w:sz w:val="20"/>
          <w:szCs w:val="20"/>
        </w:rPr>
        <w:t xml:space="preserve">RSSI at the receiver is below </w:t>
      </w:r>
      <w:r w:rsidR="00642626" w:rsidRPr="004955F9">
        <w:rPr>
          <w:i/>
          <w:iCs/>
          <w:sz w:val="20"/>
          <w:szCs w:val="20"/>
        </w:rPr>
        <w:t>channelOccupancyThreshold</w:t>
      </w:r>
      <w:r w:rsidR="00642626">
        <w:rPr>
          <w:i/>
          <w:iCs/>
          <w:sz w:val="20"/>
          <w:szCs w:val="20"/>
        </w:rPr>
        <w:t xml:space="preserve"> </w:t>
      </w:r>
      <w:r w:rsidR="00BE06FD">
        <w:rPr>
          <w:sz w:val="20"/>
          <w:szCs w:val="20"/>
        </w:rPr>
        <w:t>–</w:t>
      </w:r>
      <w:r w:rsidR="00642626">
        <w:rPr>
          <w:sz w:val="20"/>
          <w:szCs w:val="20"/>
        </w:rPr>
        <w:t xml:space="preserve"> Δ</w:t>
      </w:r>
      <w:r w:rsidR="00BE06FD" w:rsidRPr="002069AC">
        <w:rPr>
          <w:sz w:val="20"/>
          <w:szCs w:val="20"/>
          <w:vertAlign w:val="subscript"/>
        </w:rPr>
        <w:t>RSSI</w:t>
      </w:r>
      <w:r w:rsidR="002069AC" w:rsidRPr="002069AC">
        <w:rPr>
          <w:sz w:val="20"/>
          <w:szCs w:val="20"/>
          <w:vertAlign w:val="subscript"/>
        </w:rPr>
        <w:t>-intra</w:t>
      </w:r>
      <w:r w:rsidR="002069AC">
        <w:rPr>
          <w:sz w:val="20"/>
          <w:szCs w:val="20"/>
          <w:vertAlign w:val="subscript"/>
        </w:rPr>
        <w:t xml:space="preserve"> </w:t>
      </w:r>
      <w:r w:rsidR="002069AC">
        <w:rPr>
          <w:sz w:val="20"/>
          <w:szCs w:val="20"/>
        </w:rPr>
        <w:t xml:space="preserve">for intra-frequency RSSI measurements and </w:t>
      </w:r>
      <w:r w:rsidR="008D6404" w:rsidRPr="004955F9">
        <w:rPr>
          <w:i/>
          <w:iCs/>
          <w:sz w:val="20"/>
          <w:szCs w:val="20"/>
        </w:rPr>
        <w:t>channelOccupancyThreshold</w:t>
      </w:r>
      <w:r w:rsidR="008D6404">
        <w:rPr>
          <w:i/>
          <w:iCs/>
          <w:sz w:val="20"/>
          <w:szCs w:val="20"/>
        </w:rPr>
        <w:t xml:space="preserve"> </w:t>
      </w:r>
      <w:r w:rsidR="008D6404">
        <w:rPr>
          <w:sz w:val="20"/>
          <w:szCs w:val="20"/>
        </w:rPr>
        <w:t>– Δ</w:t>
      </w:r>
      <w:r w:rsidR="008D6404" w:rsidRPr="002069AC">
        <w:rPr>
          <w:sz w:val="20"/>
          <w:szCs w:val="20"/>
          <w:vertAlign w:val="subscript"/>
        </w:rPr>
        <w:t>RSSI-int</w:t>
      </w:r>
      <w:r w:rsidR="008D6404">
        <w:rPr>
          <w:sz w:val="20"/>
          <w:szCs w:val="20"/>
          <w:vertAlign w:val="subscript"/>
        </w:rPr>
        <w:t xml:space="preserve">er </w:t>
      </w:r>
      <w:r w:rsidR="008D6404">
        <w:rPr>
          <w:sz w:val="20"/>
          <w:szCs w:val="20"/>
        </w:rPr>
        <w:t>for inter-frequency RSSI measurements, or</w:t>
      </w:r>
    </w:p>
    <w:p w14:paraId="595FAA18" w14:textId="1B797A28" w:rsidR="008D6404" w:rsidRDefault="008D6404" w:rsidP="004955F9">
      <w:pPr>
        <w:pStyle w:val="ListParagraph"/>
        <w:numPr>
          <w:ilvl w:val="1"/>
          <w:numId w:val="42"/>
        </w:numPr>
        <w:rPr>
          <w:sz w:val="20"/>
          <w:szCs w:val="20"/>
        </w:rPr>
      </w:pPr>
      <w:r>
        <w:rPr>
          <w:sz w:val="20"/>
          <w:szCs w:val="20"/>
        </w:rPr>
        <w:t xml:space="preserve">RSSI at the receiver is above </w:t>
      </w:r>
      <w:r w:rsidRPr="004955F9">
        <w:rPr>
          <w:i/>
          <w:iCs/>
          <w:sz w:val="20"/>
          <w:szCs w:val="20"/>
        </w:rPr>
        <w:t>channelOccupancyThreshold</w:t>
      </w:r>
      <w:r>
        <w:rPr>
          <w:i/>
          <w:iCs/>
          <w:sz w:val="20"/>
          <w:szCs w:val="20"/>
        </w:rPr>
        <w:t xml:space="preserve"> </w:t>
      </w:r>
      <w:r>
        <w:rPr>
          <w:sz w:val="20"/>
          <w:szCs w:val="20"/>
        </w:rPr>
        <w:t>+ Δ</w:t>
      </w:r>
      <w:r w:rsidRPr="002069AC">
        <w:rPr>
          <w:sz w:val="20"/>
          <w:szCs w:val="20"/>
          <w:vertAlign w:val="subscript"/>
        </w:rPr>
        <w:t>RSSI-intra</w:t>
      </w:r>
      <w:r>
        <w:rPr>
          <w:sz w:val="20"/>
          <w:szCs w:val="20"/>
          <w:vertAlign w:val="subscript"/>
        </w:rPr>
        <w:t xml:space="preserve"> </w:t>
      </w:r>
      <w:r>
        <w:rPr>
          <w:sz w:val="20"/>
          <w:szCs w:val="20"/>
        </w:rPr>
        <w:t xml:space="preserve">for intra-frequency RSSI measurements and </w:t>
      </w:r>
      <w:r w:rsidRPr="004955F9">
        <w:rPr>
          <w:i/>
          <w:iCs/>
          <w:sz w:val="20"/>
          <w:szCs w:val="20"/>
        </w:rPr>
        <w:t>channelOccupancyThreshold</w:t>
      </w:r>
      <w:r>
        <w:rPr>
          <w:i/>
          <w:iCs/>
          <w:sz w:val="20"/>
          <w:szCs w:val="20"/>
        </w:rPr>
        <w:t xml:space="preserve"> </w:t>
      </w:r>
      <w:r>
        <w:rPr>
          <w:sz w:val="20"/>
          <w:szCs w:val="20"/>
        </w:rPr>
        <w:t>+ Δ</w:t>
      </w:r>
      <w:r w:rsidRPr="002069AC">
        <w:rPr>
          <w:sz w:val="20"/>
          <w:szCs w:val="20"/>
          <w:vertAlign w:val="subscript"/>
        </w:rPr>
        <w:t>RSSI-int</w:t>
      </w:r>
      <w:r>
        <w:rPr>
          <w:sz w:val="20"/>
          <w:szCs w:val="20"/>
          <w:vertAlign w:val="subscript"/>
        </w:rPr>
        <w:t xml:space="preserve">er </w:t>
      </w:r>
      <w:r>
        <w:rPr>
          <w:sz w:val="20"/>
          <w:szCs w:val="20"/>
        </w:rPr>
        <w:t>for inter-frequency RSSI measurements</w:t>
      </w:r>
    </w:p>
    <w:p w14:paraId="1E50194A" w14:textId="1418C5CA" w:rsidR="009F000D" w:rsidRDefault="009F000D" w:rsidP="009F000D"/>
    <w:p w14:paraId="1568A00A" w14:textId="4BC0F2DB" w:rsidR="009F000D" w:rsidRDefault="009F000D" w:rsidP="009F000D">
      <w:r>
        <w:t>Where Δ</w:t>
      </w:r>
      <w:r w:rsidRPr="002069AC">
        <w:rPr>
          <w:vertAlign w:val="subscript"/>
        </w:rPr>
        <w:t>RSSI-intra</w:t>
      </w:r>
      <w:r w:rsidR="001F22FF">
        <w:rPr>
          <w:vertAlign w:val="subscript"/>
        </w:rPr>
        <w:t xml:space="preserve"> </w:t>
      </w:r>
      <w:r w:rsidR="001F22FF">
        <w:t>and Δ</w:t>
      </w:r>
      <w:r w:rsidR="001F22FF" w:rsidRPr="002069AC">
        <w:rPr>
          <w:vertAlign w:val="subscript"/>
        </w:rPr>
        <w:t>RSSI-int</w:t>
      </w:r>
      <w:r w:rsidR="001F22FF">
        <w:rPr>
          <w:vertAlign w:val="subscript"/>
        </w:rPr>
        <w:t xml:space="preserve">er </w:t>
      </w:r>
      <w:r w:rsidR="001F22FF">
        <w:t xml:space="preserve">are intra-frequency and inter-frequency </w:t>
      </w:r>
      <w:r w:rsidR="00912F1D">
        <w:t>RSSI measurement accuracy requirements</w:t>
      </w:r>
      <w:r w:rsidR="00810B0E">
        <w:t xml:space="preserve">. </w:t>
      </w:r>
    </w:p>
    <w:p w14:paraId="01E5B15E" w14:textId="77777777" w:rsidR="008829BF" w:rsidRPr="00352683" w:rsidRDefault="00810B0E" w:rsidP="008829BF">
      <w:pPr>
        <w:rPr>
          <w:b/>
          <w:bCs/>
          <w:lang w:val="en-US"/>
        </w:rPr>
      </w:pPr>
      <w:r w:rsidRPr="00352683">
        <w:rPr>
          <w:b/>
          <w:bCs/>
        </w:rPr>
        <w:t xml:space="preserve">Proposal 3. </w:t>
      </w:r>
      <w:r w:rsidR="008829BF" w:rsidRPr="00352683">
        <w:rPr>
          <w:b/>
          <w:bCs/>
          <w:lang w:val="en-US"/>
        </w:rPr>
        <w:t>UE shall be able to correctly evaluate the intra-frequency and inter-frequency CO provided that the following conditions are met:</w:t>
      </w:r>
    </w:p>
    <w:p w14:paraId="63D21F2A" w14:textId="77777777" w:rsidR="008829BF" w:rsidRPr="00352683" w:rsidRDefault="008829BF" w:rsidP="008829BF">
      <w:pPr>
        <w:pStyle w:val="ListParagraph"/>
        <w:numPr>
          <w:ilvl w:val="0"/>
          <w:numId w:val="42"/>
        </w:numPr>
        <w:rPr>
          <w:b/>
          <w:bCs/>
          <w:sz w:val="20"/>
          <w:szCs w:val="20"/>
        </w:rPr>
      </w:pPr>
      <w:r w:rsidRPr="00352683">
        <w:rPr>
          <w:b/>
          <w:bCs/>
          <w:sz w:val="20"/>
          <w:szCs w:val="20"/>
        </w:rPr>
        <w:t>All symbols during each RSSI measurement duration are available for RSSI sampling within the same reporting interval,</w:t>
      </w:r>
    </w:p>
    <w:p w14:paraId="0F027B0F" w14:textId="77777777" w:rsidR="008829BF" w:rsidRPr="00352683" w:rsidRDefault="008829BF" w:rsidP="008829BF">
      <w:pPr>
        <w:pStyle w:val="ListParagraph"/>
        <w:numPr>
          <w:ilvl w:val="0"/>
          <w:numId w:val="42"/>
        </w:numPr>
        <w:rPr>
          <w:b/>
          <w:bCs/>
          <w:sz w:val="20"/>
          <w:szCs w:val="20"/>
        </w:rPr>
      </w:pPr>
      <w:r w:rsidRPr="00352683">
        <w:rPr>
          <w:b/>
          <w:bCs/>
          <w:sz w:val="20"/>
          <w:szCs w:val="20"/>
        </w:rPr>
        <w:t xml:space="preserve">RSSI at the UE receiver meets the following conditions with respect to the configured </w:t>
      </w:r>
      <w:r w:rsidRPr="00352683">
        <w:rPr>
          <w:b/>
          <w:bCs/>
          <w:i/>
          <w:iCs/>
          <w:sz w:val="20"/>
          <w:szCs w:val="20"/>
        </w:rPr>
        <w:t>channelOccupancyThreshold</w:t>
      </w:r>
      <w:r w:rsidRPr="00352683">
        <w:rPr>
          <w:b/>
          <w:bCs/>
          <w:sz w:val="20"/>
          <w:szCs w:val="20"/>
        </w:rPr>
        <w:t>:</w:t>
      </w:r>
    </w:p>
    <w:p w14:paraId="6D37AF09" w14:textId="77777777" w:rsidR="008829BF" w:rsidRPr="00352683" w:rsidRDefault="008829BF" w:rsidP="008829BF">
      <w:pPr>
        <w:pStyle w:val="ListParagraph"/>
        <w:numPr>
          <w:ilvl w:val="1"/>
          <w:numId w:val="42"/>
        </w:numPr>
        <w:rPr>
          <w:b/>
          <w:bCs/>
          <w:sz w:val="20"/>
          <w:szCs w:val="20"/>
        </w:rPr>
      </w:pPr>
      <w:r w:rsidRPr="00352683">
        <w:rPr>
          <w:b/>
          <w:bCs/>
          <w:sz w:val="20"/>
          <w:szCs w:val="20"/>
        </w:rPr>
        <w:t xml:space="preserve">RSSI at the receiver is below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RSSI-intra </w:t>
      </w:r>
      <w:r w:rsidRPr="00352683">
        <w:rPr>
          <w:b/>
          <w:bCs/>
          <w:sz w:val="20"/>
          <w:szCs w:val="20"/>
        </w:rPr>
        <w:t xml:space="preserve">for intra-frequency RSSI measurements and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RSSI-inter </w:t>
      </w:r>
      <w:r w:rsidRPr="00352683">
        <w:rPr>
          <w:b/>
          <w:bCs/>
          <w:sz w:val="20"/>
          <w:szCs w:val="20"/>
        </w:rPr>
        <w:t>for inter-frequency RSSI measurements, or</w:t>
      </w:r>
    </w:p>
    <w:p w14:paraId="0C42DC24" w14:textId="77777777" w:rsidR="008829BF" w:rsidRPr="00352683" w:rsidRDefault="008829BF" w:rsidP="008829BF">
      <w:pPr>
        <w:pStyle w:val="ListParagraph"/>
        <w:numPr>
          <w:ilvl w:val="1"/>
          <w:numId w:val="42"/>
        </w:numPr>
        <w:rPr>
          <w:b/>
          <w:bCs/>
          <w:sz w:val="20"/>
          <w:szCs w:val="20"/>
        </w:rPr>
      </w:pPr>
      <w:r w:rsidRPr="00352683">
        <w:rPr>
          <w:b/>
          <w:bCs/>
          <w:sz w:val="20"/>
          <w:szCs w:val="20"/>
        </w:rPr>
        <w:t xml:space="preserve">RSSI at the receiver is above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RSSI-intra </w:t>
      </w:r>
      <w:r w:rsidRPr="00352683">
        <w:rPr>
          <w:b/>
          <w:bCs/>
          <w:sz w:val="20"/>
          <w:szCs w:val="20"/>
        </w:rPr>
        <w:t xml:space="preserve">for intra-frequency RSSI measurements and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RSSI-inter </w:t>
      </w:r>
      <w:r w:rsidRPr="00352683">
        <w:rPr>
          <w:b/>
          <w:bCs/>
          <w:sz w:val="20"/>
          <w:szCs w:val="20"/>
        </w:rPr>
        <w:t>for inter-frequency RSSI measurements</w:t>
      </w:r>
    </w:p>
    <w:p w14:paraId="7C040BE5" w14:textId="77777777" w:rsidR="008829BF" w:rsidRPr="00352683" w:rsidRDefault="008829BF" w:rsidP="008829BF">
      <w:pPr>
        <w:rPr>
          <w:b/>
          <w:bCs/>
        </w:rPr>
      </w:pPr>
    </w:p>
    <w:p w14:paraId="4431994B" w14:textId="7807BDF9" w:rsidR="00810B0E" w:rsidRDefault="008829BF" w:rsidP="009F000D">
      <w:pPr>
        <w:rPr>
          <w:b/>
          <w:bCs/>
        </w:rPr>
      </w:pPr>
      <w:r w:rsidRPr="00352683">
        <w:rPr>
          <w:b/>
          <w:bCs/>
        </w:rPr>
        <w:t>Where Δ</w:t>
      </w:r>
      <w:r w:rsidRPr="00352683">
        <w:rPr>
          <w:b/>
          <w:bCs/>
          <w:vertAlign w:val="subscript"/>
        </w:rPr>
        <w:t xml:space="preserve">RSSI-intra </w:t>
      </w:r>
      <w:r w:rsidRPr="00352683">
        <w:rPr>
          <w:b/>
          <w:bCs/>
        </w:rPr>
        <w:t>and Δ</w:t>
      </w:r>
      <w:r w:rsidRPr="00352683">
        <w:rPr>
          <w:b/>
          <w:bCs/>
          <w:vertAlign w:val="subscript"/>
        </w:rPr>
        <w:t xml:space="preserve">RSSI-inter </w:t>
      </w:r>
      <w:r w:rsidRPr="00352683">
        <w:rPr>
          <w:b/>
          <w:bCs/>
        </w:rPr>
        <w:t>are intra-frequency and inter-frequency RSSI measurement accuracy requirements</w:t>
      </w:r>
      <w:r w:rsidR="00352683" w:rsidRPr="00352683">
        <w:rPr>
          <w:b/>
          <w:bCs/>
        </w:rPr>
        <w:t xml:space="preserve"> and whose values are FFS. </w:t>
      </w:r>
    </w:p>
    <w:p w14:paraId="5C0FFCF4" w14:textId="2BAB31D2" w:rsidR="007D72E1" w:rsidRDefault="00D37CE4" w:rsidP="007D72E1">
      <w:pPr>
        <w:pStyle w:val="Heading1"/>
      </w:pPr>
      <w:r>
        <w:t>Specification of Existing Measurement Accuracy Requirements</w:t>
      </w:r>
    </w:p>
    <w:p w14:paraId="0954ED14" w14:textId="77777777" w:rsidR="00CF2083" w:rsidRDefault="001D5017" w:rsidP="00D37CE4">
      <w:r>
        <w:t xml:space="preserve">The first step towards specification of existing measurement accuracy requirements for NR-U band classes is to introduce the NR unlicensed bands in </w:t>
      </w:r>
      <w:r w:rsidR="000C34FC">
        <w:t>Table 3.5.2-1 of TS 38.133</w:t>
      </w:r>
      <w:r w:rsidR="00D54314">
        <w:t xml:space="preserve">. </w:t>
      </w:r>
      <w:r w:rsidR="00530ABC">
        <w:t xml:space="preserve">However, to take this step, UE REFSENS requirements </w:t>
      </w:r>
      <w:r w:rsidR="00897D3A">
        <w:t>should be specified in TS 38.101-1</w:t>
      </w:r>
      <w:r w:rsidR="000E50ED">
        <w:t xml:space="preserve"> </w:t>
      </w:r>
      <w:r w:rsidR="00A23913">
        <w:t xml:space="preserve">which has not happened yet. </w:t>
      </w:r>
      <w:r w:rsidR="00CB17C9">
        <w:t>Subsequently, a proper suffix for NR unlicensed band(s) is/are required.</w:t>
      </w:r>
      <w:r w:rsidR="0040183E">
        <w:t xml:space="preserve"> Afterwards, </w:t>
      </w:r>
      <w:r w:rsidR="00CF2083">
        <w:t xml:space="preserve">RAN4 can discuss in RRM session how to update the abovementioned table. </w:t>
      </w:r>
    </w:p>
    <w:p w14:paraId="78A89CD5" w14:textId="25AB7D96" w:rsidR="001D5017" w:rsidRPr="005A00EC" w:rsidRDefault="005A00EC" w:rsidP="00D37CE4">
      <w:pPr>
        <w:rPr>
          <w:b/>
          <w:bCs/>
        </w:rPr>
      </w:pPr>
      <w:r>
        <w:rPr>
          <w:b/>
          <w:bCs/>
        </w:rPr>
        <w:lastRenderedPageBreak/>
        <w:t>Proposal</w:t>
      </w:r>
      <w:r w:rsidR="00CF2083" w:rsidRPr="005A00EC">
        <w:rPr>
          <w:b/>
          <w:bCs/>
        </w:rPr>
        <w:t xml:space="preserve"> 4. </w:t>
      </w:r>
      <w:r w:rsidRPr="005A00EC">
        <w:rPr>
          <w:b/>
          <w:bCs/>
        </w:rPr>
        <w:t>RAN4 to discuss how to update Table 3.5.2-1 of TS 38.133 to include NR unlicensed bands after UE REFSENS requirements and labelling of them are decided in RF session.</w:t>
      </w:r>
      <w:r w:rsidR="00530ABC" w:rsidRPr="005A00EC">
        <w:rPr>
          <w:b/>
          <w:bCs/>
        </w:rPr>
        <w:t xml:space="preserve"> </w:t>
      </w:r>
    </w:p>
    <w:p w14:paraId="61A301D4" w14:textId="6452CFED" w:rsidR="00D37CE4" w:rsidRDefault="00432639" w:rsidP="00D37CE4">
      <w:r>
        <w:t xml:space="preserve">In our view, a clean approach to specifying the existing measurement accuracy requirements is to update the </w:t>
      </w:r>
      <w:r w:rsidR="00042CF3">
        <w:t xml:space="preserve">corresponding tables in TS 38.133 with </w:t>
      </w:r>
      <w:r w:rsidR="00DE44B2">
        <w:t xml:space="preserve">the band group </w:t>
      </w:r>
      <w:r w:rsidR="007D5A1B">
        <w:t xml:space="preserve">corresponding to NR-U </w:t>
      </w:r>
      <w:r w:rsidR="00E24D4F">
        <w:t xml:space="preserve">as added in </w:t>
      </w:r>
      <w:r w:rsidR="00D83880">
        <w:t>Table 3.5.2-1</w:t>
      </w:r>
      <w:r w:rsidR="007D5A1B">
        <w:t xml:space="preserve">. </w:t>
      </w:r>
      <w:r w:rsidR="00B0656A">
        <w:t xml:space="preserve">For instance, SS-RSRP intra-frequency absolute accuracy requirements for NR-U can be captured by </w:t>
      </w:r>
      <w:r w:rsidR="00CB6A5E">
        <w:t>adding the NR-U operating band group(s) to Table 10.1.2.1.1-1</w:t>
      </w:r>
      <w:r w:rsidR="00034157">
        <w:t xml:space="preserve">. This is </w:t>
      </w:r>
      <w:r w:rsidR="00321278">
        <w:t xml:space="preserve">more readable </w:t>
      </w:r>
      <w:r w:rsidR="00617A8B">
        <w:t xml:space="preserve">and concise and </w:t>
      </w:r>
      <w:proofErr w:type="gramStart"/>
      <w:r w:rsidR="00617A8B">
        <w:t xml:space="preserve">is </w:t>
      </w:r>
      <w:r w:rsidR="00F06158">
        <w:t>in contrast to</w:t>
      </w:r>
      <w:proofErr w:type="gramEnd"/>
      <w:r w:rsidR="00F06158">
        <w:t xml:space="preserve"> the approach </w:t>
      </w:r>
      <w:r w:rsidR="00B9495E">
        <w:t xml:space="preserve">that was taken in LTE LAA where each </w:t>
      </w:r>
      <w:r w:rsidR="00D52353">
        <w:t xml:space="preserve">measurement accuracy requirement </w:t>
      </w:r>
      <w:r w:rsidR="009E7E01">
        <w:t>was</w:t>
      </w:r>
      <w:r w:rsidR="00D52353">
        <w:t xml:space="preserve"> duplicated for band group </w:t>
      </w:r>
      <w:r w:rsidR="00615DC3">
        <w:t>“</w:t>
      </w:r>
      <w:r w:rsidR="00D52353" w:rsidRPr="00B32DD1">
        <w:rPr>
          <w:b/>
          <w:bCs/>
        </w:rPr>
        <w:t>FS3_G</w:t>
      </w:r>
      <w:r w:rsidR="00615DC3">
        <w:t xml:space="preserve">” even though the requirements </w:t>
      </w:r>
      <w:r w:rsidR="00B32DD1">
        <w:t>were the same as LTE</w:t>
      </w:r>
      <w:r w:rsidR="00321278">
        <w:t>.</w:t>
      </w:r>
      <w:r w:rsidR="00617A8B">
        <w:t xml:space="preserve"> However, we have no strong view on this and </w:t>
      </w:r>
      <w:r w:rsidR="00903B41">
        <w:t>think both options below are viable:</w:t>
      </w:r>
    </w:p>
    <w:p w14:paraId="57FF9F52" w14:textId="5C2EB61F" w:rsidR="00903B41" w:rsidRPr="00412C32" w:rsidRDefault="00903B41" w:rsidP="00D37CE4">
      <w:pPr>
        <w:rPr>
          <w:b/>
          <w:bCs/>
        </w:rPr>
      </w:pPr>
      <w:r w:rsidRPr="00412C32">
        <w:rPr>
          <w:b/>
          <w:bCs/>
        </w:rPr>
        <w:t>Proposal 5. RAN4 to decide how to capture the existing measurement accuracy requirements</w:t>
      </w:r>
      <w:r w:rsidR="001E5EDE" w:rsidRPr="00412C32">
        <w:rPr>
          <w:b/>
          <w:bCs/>
        </w:rPr>
        <w:t>. Any of the two options below can be pursued</w:t>
      </w:r>
      <w:r w:rsidR="00F96A43" w:rsidRPr="00412C32">
        <w:rPr>
          <w:b/>
          <w:bCs/>
        </w:rPr>
        <w:t>:</w:t>
      </w:r>
    </w:p>
    <w:p w14:paraId="7A641CB5" w14:textId="61EEA845" w:rsidR="001E5EDE" w:rsidRPr="00412C32" w:rsidRDefault="001E5EDE" w:rsidP="001E5EDE">
      <w:pPr>
        <w:pStyle w:val="ListParagraph"/>
        <w:numPr>
          <w:ilvl w:val="0"/>
          <w:numId w:val="43"/>
        </w:numPr>
        <w:rPr>
          <w:b/>
          <w:bCs/>
          <w:sz w:val="20"/>
          <w:szCs w:val="20"/>
        </w:rPr>
      </w:pPr>
      <w:r w:rsidRPr="00412C32">
        <w:rPr>
          <w:b/>
          <w:bCs/>
          <w:sz w:val="20"/>
          <w:szCs w:val="20"/>
        </w:rPr>
        <w:t xml:space="preserve">Option 1: </w:t>
      </w:r>
      <w:r w:rsidR="0071107F" w:rsidRPr="00412C32">
        <w:rPr>
          <w:b/>
          <w:bCs/>
          <w:sz w:val="20"/>
          <w:szCs w:val="20"/>
        </w:rPr>
        <w:t xml:space="preserve">Current tables for existing measurement accuracy requirements </w:t>
      </w:r>
      <w:r w:rsidR="00B86ED0" w:rsidRPr="00412C32">
        <w:rPr>
          <w:b/>
          <w:bCs/>
          <w:sz w:val="20"/>
          <w:szCs w:val="20"/>
        </w:rPr>
        <w:t xml:space="preserve">(e.g., Table 10.1.2.1.1-1 for SS-RSRP intra-frequency absolute accuracy) </w:t>
      </w:r>
      <w:r w:rsidR="0071107F" w:rsidRPr="00412C32">
        <w:rPr>
          <w:b/>
          <w:bCs/>
          <w:sz w:val="20"/>
          <w:szCs w:val="20"/>
        </w:rPr>
        <w:t xml:space="preserve">are updated to include the </w:t>
      </w:r>
      <w:r w:rsidR="00166F2E" w:rsidRPr="00412C32">
        <w:rPr>
          <w:b/>
          <w:bCs/>
          <w:sz w:val="20"/>
          <w:szCs w:val="20"/>
        </w:rPr>
        <w:t>NR unlicensed operating bands</w:t>
      </w:r>
    </w:p>
    <w:p w14:paraId="11A1F1D8" w14:textId="05A18ABF" w:rsidR="00412C32" w:rsidRDefault="00A1360F" w:rsidP="00412C32">
      <w:pPr>
        <w:pStyle w:val="ListParagraph"/>
        <w:numPr>
          <w:ilvl w:val="0"/>
          <w:numId w:val="43"/>
        </w:numPr>
        <w:rPr>
          <w:b/>
          <w:bCs/>
          <w:sz w:val="20"/>
          <w:szCs w:val="20"/>
        </w:rPr>
      </w:pPr>
      <w:r w:rsidRPr="00412C32">
        <w:rPr>
          <w:b/>
          <w:bCs/>
          <w:sz w:val="20"/>
          <w:szCs w:val="20"/>
        </w:rPr>
        <w:t xml:space="preserve">Option 2: Separate clauses </w:t>
      </w:r>
      <w:r w:rsidR="00B86ED0" w:rsidRPr="00412C32">
        <w:rPr>
          <w:b/>
          <w:bCs/>
          <w:sz w:val="20"/>
          <w:szCs w:val="20"/>
        </w:rPr>
        <w:t xml:space="preserve">are added to </w:t>
      </w:r>
      <w:r w:rsidR="0072503E" w:rsidRPr="00412C32">
        <w:rPr>
          <w:b/>
          <w:bCs/>
          <w:sz w:val="20"/>
          <w:szCs w:val="20"/>
        </w:rPr>
        <w:t xml:space="preserve">TS 38.133 with suffix “A” to capture the measurement accuracy requirements for </w:t>
      </w:r>
      <w:r w:rsidR="00412C32" w:rsidRPr="00412C32">
        <w:rPr>
          <w:b/>
          <w:bCs/>
          <w:sz w:val="20"/>
          <w:szCs w:val="20"/>
        </w:rPr>
        <w:t>NR unlicensed bands</w:t>
      </w:r>
    </w:p>
    <w:p w14:paraId="21547072" w14:textId="77777777" w:rsidR="00412C32" w:rsidRPr="00412C32" w:rsidRDefault="00412C32" w:rsidP="00412C32">
      <w:pPr>
        <w:pStyle w:val="ListParagraph"/>
        <w:rPr>
          <w:b/>
          <w:bCs/>
          <w:sz w:val="20"/>
          <w:szCs w:val="20"/>
        </w:rPr>
      </w:pPr>
    </w:p>
    <w:p w14:paraId="07F925DA" w14:textId="1F924BB2" w:rsidR="00412C32" w:rsidRPr="00D37CE4" w:rsidRDefault="00412C32" w:rsidP="00412C32">
      <w:r>
        <w:t xml:space="preserve">As mentioned, our preference is option 1. </w:t>
      </w:r>
    </w:p>
    <w:p w14:paraId="05109B46" w14:textId="3517DAF7" w:rsidR="00F2107A" w:rsidRDefault="0032488E" w:rsidP="005D6C7D">
      <w:pPr>
        <w:pStyle w:val="Heading1"/>
        <w:rPr>
          <w:lang w:val="en-US"/>
        </w:rPr>
      </w:pPr>
      <w:r>
        <w:rPr>
          <w:lang w:val="en-US"/>
        </w:rPr>
        <w:t>Con</w:t>
      </w:r>
      <w:r w:rsidR="00F2107A">
        <w:rPr>
          <w:lang w:val="en-US"/>
        </w:rPr>
        <w:t>clusions</w:t>
      </w:r>
    </w:p>
    <w:p w14:paraId="50A6B4A8" w14:textId="77777777" w:rsidR="002A1111" w:rsidRPr="00766B32" w:rsidRDefault="002A1111" w:rsidP="002A1111">
      <w:pPr>
        <w:rPr>
          <w:b/>
          <w:bCs/>
        </w:rPr>
      </w:pPr>
      <w:r w:rsidRPr="00766B32">
        <w:rPr>
          <w:b/>
          <w:bCs/>
        </w:rPr>
        <w:t>Observation 1. ETSI BRAN requirements on nominal channel BW and OCB can be summarized as follows:</w:t>
      </w:r>
    </w:p>
    <w:p w14:paraId="266D6A46" w14:textId="77777777" w:rsidR="002A1111" w:rsidRPr="00766B32" w:rsidRDefault="002A1111" w:rsidP="002A1111">
      <w:pPr>
        <w:pStyle w:val="ListParagraph"/>
        <w:numPr>
          <w:ilvl w:val="0"/>
          <w:numId w:val="40"/>
        </w:numPr>
        <w:rPr>
          <w:b/>
          <w:bCs/>
          <w:sz w:val="20"/>
          <w:szCs w:val="20"/>
        </w:rPr>
      </w:pPr>
      <w:r w:rsidRPr="00766B32">
        <w:rPr>
          <w:b/>
          <w:bCs/>
          <w:sz w:val="20"/>
          <w:szCs w:val="20"/>
        </w:rPr>
        <w:t>The nominal channel BW is 20 MHz and OCB shall be above 80%.</w:t>
      </w:r>
    </w:p>
    <w:p w14:paraId="4E92BFB8" w14:textId="77777777" w:rsidR="002A1111" w:rsidRPr="00766B32" w:rsidRDefault="002A1111" w:rsidP="002A1111">
      <w:pPr>
        <w:pStyle w:val="ListParagraph"/>
        <w:numPr>
          <w:ilvl w:val="0"/>
          <w:numId w:val="40"/>
        </w:numPr>
        <w:rPr>
          <w:b/>
          <w:bCs/>
          <w:sz w:val="20"/>
          <w:szCs w:val="20"/>
        </w:rPr>
      </w:pPr>
      <w:r w:rsidRPr="00766B32">
        <w:rPr>
          <w:b/>
          <w:bCs/>
          <w:sz w:val="20"/>
          <w:szCs w:val="20"/>
        </w:rPr>
        <w:t>An equipment may alternatively implement a lower nominal channel BW with a minimum of 5 MHz placed on the 20 MHz rasters.</w:t>
      </w:r>
    </w:p>
    <w:p w14:paraId="6F37F45E" w14:textId="71D1F3FE" w:rsidR="002A1111" w:rsidRPr="002A1111" w:rsidRDefault="002A1111" w:rsidP="002A1111">
      <w:pPr>
        <w:pStyle w:val="ListParagraph"/>
        <w:numPr>
          <w:ilvl w:val="0"/>
          <w:numId w:val="40"/>
        </w:numPr>
        <w:rPr>
          <w:b/>
          <w:bCs/>
          <w:sz w:val="20"/>
          <w:szCs w:val="20"/>
        </w:rPr>
      </w:pPr>
      <w:r w:rsidRPr="00766B32">
        <w:rPr>
          <w:b/>
          <w:bCs/>
          <w:sz w:val="20"/>
          <w:szCs w:val="20"/>
        </w:rPr>
        <w:t>An equipment may operate temporarily with an OCB of less than 80% with a minimum of 2 MHz.</w:t>
      </w:r>
    </w:p>
    <w:p w14:paraId="5647BB29" w14:textId="77777777" w:rsidR="00651490" w:rsidRPr="003572BF" w:rsidRDefault="00651490" w:rsidP="00651490">
      <w:pPr>
        <w:rPr>
          <w:b/>
          <w:bCs/>
          <w:lang w:val="en-US"/>
        </w:rPr>
      </w:pPr>
      <w:r w:rsidRPr="003572BF">
        <w:rPr>
          <w:b/>
          <w:bCs/>
          <w:lang w:val="en-US"/>
        </w:rPr>
        <w:t>Observation 2. Comparing WB vs NB RSSI measurement performance in the scenarios outlined in Observation 1 and Figure 1:</w:t>
      </w:r>
    </w:p>
    <w:p w14:paraId="18E3F082" w14:textId="77777777" w:rsidR="00651490" w:rsidRPr="003572BF" w:rsidRDefault="00651490" w:rsidP="00651490">
      <w:pPr>
        <w:pStyle w:val="ListParagraph"/>
        <w:numPr>
          <w:ilvl w:val="0"/>
          <w:numId w:val="41"/>
        </w:numPr>
        <w:rPr>
          <w:b/>
          <w:bCs/>
          <w:sz w:val="20"/>
          <w:szCs w:val="20"/>
        </w:rPr>
      </w:pPr>
      <w:r w:rsidRPr="003572BF">
        <w:rPr>
          <w:b/>
          <w:bCs/>
          <w:sz w:val="20"/>
          <w:szCs w:val="20"/>
        </w:rPr>
        <w:t>When nominal channel BW is 20 MHz and OCB requirements are met, WB and NB RSSI measurements have similar outcome. NB RSSI measurements should be acceptable analogous to NB measurements of RSRP/RSRQ/SINR.</w:t>
      </w:r>
    </w:p>
    <w:p w14:paraId="7B8E722E" w14:textId="77777777" w:rsidR="00651490" w:rsidRPr="003572BF" w:rsidRDefault="00651490" w:rsidP="00651490">
      <w:pPr>
        <w:pStyle w:val="ListParagraph"/>
        <w:numPr>
          <w:ilvl w:val="0"/>
          <w:numId w:val="41"/>
        </w:numPr>
        <w:rPr>
          <w:b/>
          <w:bCs/>
          <w:sz w:val="20"/>
          <w:szCs w:val="20"/>
        </w:rPr>
      </w:pPr>
      <w:r w:rsidRPr="003572BF">
        <w:rPr>
          <w:b/>
          <w:bCs/>
          <w:sz w:val="20"/>
          <w:szCs w:val="20"/>
        </w:rPr>
        <w:t>When nominal channel BW is 5 MHz, NB RSSI measurements are more accurate than WB RSSI measurements which can under-estimate RSSI by a factor of ~7 dB.</w:t>
      </w:r>
    </w:p>
    <w:p w14:paraId="30DAD5C5" w14:textId="2930DD08" w:rsidR="00651490" w:rsidRDefault="00651490" w:rsidP="00651490">
      <w:pPr>
        <w:pStyle w:val="ListParagraph"/>
        <w:numPr>
          <w:ilvl w:val="0"/>
          <w:numId w:val="41"/>
        </w:numPr>
        <w:rPr>
          <w:b/>
          <w:bCs/>
          <w:sz w:val="20"/>
          <w:szCs w:val="20"/>
        </w:rPr>
      </w:pPr>
      <w:r w:rsidRPr="003572BF">
        <w:rPr>
          <w:b/>
          <w:bCs/>
          <w:sz w:val="20"/>
          <w:szCs w:val="20"/>
        </w:rPr>
        <w:t xml:space="preserve">When OCB requirements are temporarily not met and allocation in 20 MHz spectrum is sparse, both WB and NB RSSI measurements perform poorly. When allocation becomes </w:t>
      </w:r>
      <w:r>
        <w:rPr>
          <w:b/>
          <w:bCs/>
          <w:sz w:val="20"/>
          <w:szCs w:val="20"/>
        </w:rPr>
        <w:t xml:space="preserve">denser and </w:t>
      </w:r>
      <w:r w:rsidRPr="003572BF">
        <w:rPr>
          <w:b/>
          <w:bCs/>
          <w:sz w:val="20"/>
          <w:szCs w:val="20"/>
        </w:rPr>
        <w:t xml:space="preserve">more efficient, WB and NB RSSI measurements have similar outcome. </w:t>
      </w:r>
    </w:p>
    <w:p w14:paraId="529C5419" w14:textId="77777777" w:rsidR="002A1111" w:rsidRPr="002A1111" w:rsidRDefault="002A1111" w:rsidP="002A1111">
      <w:pPr>
        <w:pStyle w:val="ListParagraph"/>
        <w:rPr>
          <w:b/>
          <w:bCs/>
          <w:sz w:val="20"/>
          <w:szCs w:val="20"/>
        </w:rPr>
      </w:pPr>
    </w:p>
    <w:p w14:paraId="7635CE35" w14:textId="77777777" w:rsidR="00651490" w:rsidRPr="00F30D78" w:rsidRDefault="00651490" w:rsidP="00651490">
      <w:pPr>
        <w:rPr>
          <w:b/>
          <w:bCs/>
        </w:rPr>
      </w:pPr>
      <w:r w:rsidRPr="00F30D78">
        <w:rPr>
          <w:b/>
          <w:bCs/>
        </w:rPr>
        <w:t xml:space="preserve">Observation 3. The outcome of RSSI measurement of NR-U UL transmission with interlace structure is the same as wideband measurement even if measurement is done with SSB bandwidth (20 PRBs) since SSB bandwidth catches an integer number of clusters in both 15 and 30 kHz SCS.   </w:t>
      </w:r>
    </w:p>
    <w:p w14:paraId="6753000D" w14:textId="71D34186" w:rsidR="00651490" w:rsidRPr="00651490" w:rsidRDefault="00651490" w:rsidP="00651490">
      <w:pPr>
        <w:rPr>
          <w:b/>
          <w:bCs/>
        </w:rPr>
      </w:pPr>
      <w:r w:rsidRPr="00842335">
        <w:rPr>
          <w:b/>
          <w:bCs/>
        </w:rPr>
        <w:t xml:space="preserve">Proposal 1. RAN4 to define RSSI measurement accuracy requirements based on </w:t>
      </w:r>
      <w:r>
        <w:rPr>
          <w:b/>
          <w:bCs/>
        </w:rPr>
        <w:t>SSB BW.</w:t>
      </w:r>
      <w:r w:rsidRPr="00842335">
        <w:rPr>
          <w:b/>
          <w:bCs/>
        </w:rPr>
        <w:t xml:space="preserve"> </w:t>
      </w:r>
    </w:p>
    <w:p w14:paraId="4A25F1B5" w14:textId="7AF2FCAC" w:rsidR="00651490" w:rsidRPr="00651490" w:rsidRDefault="00651490" w:rsidP="00651490">
      <w:pPr>
        <w:rPr>
          <w:b/>
          <w:bCs/>
          <w:lang w:val="en-US"/>
        </w:rPr>
      </w:pPr>
      <w:r w:rsidRPr="002402CA">
        <w:rPr>
          <w:b/>
          <w:bCs/>
        </w:rPr>
        <w:t xml:space="preserve">Proposal 2. RAN4 to define RSSI accuracy requirements based on 1-sumbol measurement duration with no L3 filtering. </w:t>
      </w:r>
    </w:p>
    <w:p w14:paraId="0F4C8989" w14:textId="77777777" w:rsidR="00651490" w:rsidRPr="00352683" w:rsidRDefault="00651490" w:rsidP="00651490">
      <w:pPr>
        <w:rPr>
          <w:b/>
          <w:bCs/>
          <w:lang w:val="en-US"/>
        </w:rPr>
      </w:pPr>
      <w:r w:rsidRPr="00352683">
        <w:rPr>
          <w:b/>
          <w:bCs/>
        </w:rPr>
        <w:t xml:space="preserve">Proposal 3. </w:t>
      </w:r>
      <w:r w:rsidRPr="00352683">
        <w:rPr>
          <w:b/>
          <w:bCs/>
          <w:lang w:val="en-US"/>
        </w:rPr>
        <w:t>UE shall be able to correctly evaluate the intra-frequency and inter-frequency CO provided that the following conditions are met:</w:t>
      </w:r>
    </w:p>
    <w:p w14:paraId="0644FFCD" w14:textId="77777777" w:rsidR="00651490" w:rsidRPr="00352683" w:rsidRDefault="00651490" w:rsidP="00651490">
      <w:pPr>
        <w:pStyle w:val="ListParagraph"/>
        <w:numPr>
          <w:ilvl w:val="0"/>
          <w:numId w:val="42"/>
        </w:numPr>
        <w:rPr>
          <w:b/>
          <w:bCs/>
          <w:sz w:val="20"/>
          <w:szCs w:val="20"/>
        </w:rPr>
      </w:pPr>
      <w:r w:rsidRPr="00352683">
        <w:rPr>
          <w:b/>
          <w:bCs/>
          <w:sz w:val="20"/>
          <w:szCs w:val="20"/>
        </w:rPr>
        <w:t>All symbols during each RSSI measurement duration are available for RSSI sampling within the same reporting interval,</w:t>
      </w:r>
    </w:p>
    <w:p w14:paraId="20160356" w14:textId="77777777" w:rsidR="00651490" w:rsidRPr="00352683" w:rsidRDefault="00651490" w:rsidP="00651490">
      <w:pPr>
        <w:pStyle w:val="ListParagraph"/>
        <w:numPr>
          <w:ilvl w:val="0"/>
          <w:numId w:val="42"/>
        </w:numPr>
        <w:rPr>
          <w:b/>
          <w:bCs/>
          <w:sz w:val="20"/>
          <w:szCs w:val="20"/>
        </w:rPr>
      </w:pPr>
      <w:r w:rsidRPr="00352683">
        <w:rPr>
          <w:b/>
          <w:bCs/>
          <w:sz w:val="20"/>
          <w:szCs w:val="20"/>
        </w:rPr>
        <w:t xml:space="preserve">RSSI at the UE receiver meets the following conditions with respect to the configured </w:t>
      </w:r>
      <w:r w:rsidRPr="00352683">
        <w:rPr>
          <w:b/>
          <w:bCs/>
          <w:i/>
          <w:iCs/>
          <w:sz w:val="20"/>
          <w:szCs w:val="20"/>
        </w:rPr>
        <w:t>channelOccupancyThreshold</w:t>
      </w:r>
      <w:r w:rsidRPr="00352683">
        <w:rPr>
          <w:b/>
          <w:bCs/>
          <w:sz w:val="20"/>
          <w:szCs w:val="20"/>
        </w:rPr>
        <w:t>:</w:t>
      </w:r>
    </w:p>
    <w:p w14:paraId="078AC600" w14:textId="77777777" w:rsidR="00651490" w:rsidRPr="00352683" w:rsidRDefault="00651490" w:rsidP="00651490">
      <w:pPr>
        <w:pStyle w:val="ListParagraph"/>
        <w:numPr>
          <w:ilvl w:val="1"/>
          <w:numId w:val="42"/>
        </w:numPr>
        <w:rPr>
          <w:b/>
          <w:bCs/>
          <w:sz w:val="20"/>
          <w:szCs w:val="20"/>
        </w:rPr>
      </w:pPr>
      <w:r w:rsidRPr="00352683">
        <w:rPr>
          <w:b/>
          <w:bCs/>
          <w:sz w:val="20"/>
          <w:szCs w:val="20"/>
        </w:rPr>
        <w:t xml:space="preserve">RSSI at the receiver is below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RSSI-intra </w:t>
      </w:r>
      <w:r w:rsidRPr="00352683">
        <w:rPr>
          <w:b/>
          <w:bCs/>
          <w:sz w:val="20"/>
          <w:szCs w:val="20"/>
        </w:rPr>
        <w:t xml:space="preserve">for intra-frequency RSSI measurements and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RSSI-inter </w:t>
      </w:r>
      <w:r w:rsidRPr="00352683">
        <w:rPr>
          <w:b/>
          <w:bCs/>
          <w:sz w:val="20"/>
          <w:szCs w:val="20"/>
        </w:rPr>
        <w:t>for inter-frequency RSSI measurements, or</w:t>
      </w:r>
    </w:p>
    <w:p w14:paraId="71DA939C" w14:textId="77777777" w:rsidR="00651490" w:rsidRPr="00352683" w:rsidRDefault="00651490" w:rsidP="00651490">
      <w:pPr>
        <w:pStyle w:val="ListParagraph"/>
        <w:numPr>
          <w:ilvl w:val="1"/>
          <w:numId w:val="42"/>
        </w:numPr>
        <w:rPr>
          <w:b/>
          <w:bCs/>
          <w:sz w:val="20"/>
          <w:szCs w:val="20"/>
        </w:rPr>
      </w:pPr>
      <w:r w:rsidRPr="00352683">
        <w:rPr>
          <w:b/>
          <w:bCs/>
          <w:sz w:val="20"/>
          <w:szCs w:val="20"/>
        </w:rPr>
        <w:lastRenderedPageBreak/>
        <w:t xml:space="preserve">RSSI at the receiver is above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RSSI-intra </w:t>
      </w:r>
      <w:r w:rsidRPr="00352683">
        <w:rPr>
          <w:b/>
          <w:bCs/>
          <w:sz w:val="20"/>
          <w:szCs w:val="20"/>
        </w:rPr>
        <w:t xml:space="preserve">for intra-frequency RSSI measurements and </w:t>
      </w:r>
      <w:r w:rsidRPr="00352683">
        <w:rPr>
          <w:b/>
          <w:bCs/>
          <w:i/>
          <w:iCs/>
          <w:sz w:val="20"/>
          <w:szCs w:val="20"/>
        </w:rPr>
        <w:t xml:space="preserve">channelOccupancyThreshold </w:t>
      </w:r>
      <w:r w:rsidRPr="00352683">
        <w:rPr>
          <w:b/>
          <w:bCs/>
          <w:sz w:val="20"/>
          <w:szCs w:val="20"/>
        </w:rPr>
        <w:t>+ Δ</w:t>
      </w:r>
      <w:r w:rsidRPr="00352683">
        <w:rPr>
          <w:b/>
          <w:bCs/>
          <w:sz w:val="20"/>
          <w:szCs w:val="20"/>
          <w:vertAlign w:val="subscript"/>
        </w:rPr>
        <w:t xml:space="preserve">RSSI-inter </w:t>
      </w:r>
      <w:r w:rsidRPr="00352683">
        <w:rPr>
          <w:b/>
          <w:bCs/>
          <w:sz w:val="20"/>
          <w:szCs w:val="20"/>
        </w:rPr>
        <w:t>for inter-frequency RSSI measurements</w:t>
      </w:r>
    </w:p>
    <w:p w14:paraId="695DCEEA" w14:textId="77777777" w:rsidR="00651490" w:rsidRPr="00352683" w:rsidRDefault="00651490" w:rsidP="00651490">
      <w:pPr>
        <w:rPr>
          <w:b/>
          <w:bCs/>
        </w:rPr>
      </w:pPr>
    </w:p>
    <w:p w14:paraId="4B7C0144" w14:textId="6F55229A" w:rsidR="00804DAC" w:rsidRDefault="00651490" w:rsidP="00804DAC">
      <w:pPr>
        <w:rPr>
          <w:b/>
          <w:bCs/>
        </w:rPr>
      </w:pPr>
      <w:r w:rsidRPr="00352683">
        <w:rPr>
          <w:b/>
          <w:bCs/>
        </w:rPr>
        <w:t>Where Δ</w:t>
      </w:r>
      <w:r w:rsidRPr="00352683">
        <w:rPr>
          <w:b/>
          <w:bCs/>
          <w:vertAlign w:val="subscript"/>
        </w:rPr>
        <w:t xml:space="preserve">RSSI-intra </w:t>
      </w:r>
      <w:r w:rsidRPr="00352683">
        <w:rPr>
          <w:b/>
          <w:bCs/>
        </w:rPr>
        <w:t>and Δ</w:t>
      </w:r>
      <w:r w:rsidRPr="00352683">
        <w:rPr>
          <w:b/>
          <w:bCs/>
          <w:vertAlign w:val="subscript"/>
        </w:rPr>
        <w:t xml:space="preserve">RSSI-inter </w:t>
      </w:r>
      <w:r w:rsidRPr="00352683">
        <w:rPr>
          <w:b/>
          <w:bCs/>
        </w:rPr>
        <w:t xml:space="preserve">are intra-frequency and inter-frequency RSSI measurement accuracy requirements and whose values are FFS. </w:t>
      </w:r>
    </w:p>
    <w:p w14:paraId="73CF9CDB" w14:textId="77777777" w:rsidR="00412C32" w:rsidRPr="005A00EC" w:rsidRDefault="00412C32" w:rsidP="00412C32">
      <w:pPr>
        <w:rPr>
          <w:b/>
          <w:bCs/>
        </w:rPr>
      </w:pPr>
      <w:r>
        <w:rPr>
          <w:b/>
          <w:bCs/>
        </w:rPr>
        <w:t>Proposal</w:t>
      </w:r>
      <w:r w:rsidRPr="005A00EC">
        <w:rPr>
          <w:b/>
          <w:bCs/>
        </w:rPr>
        <w:t xml:space="preserve"> 4. RAN4 to discuss how to update Table 3.5.2-1 of TS 38.133 to include NR unlicensed bands after UE REFSENS requirements and labelling of them are decided in RF session. </w:t>
      </w:r>
    </w:p>
    <w:p w14:paraId="60391134" w14:textId="77777777" w:rsidR="00412C32" w:rsidRPr="00412C32" w:rsidRDefault="00412C32" w:rsidP="00412C32">
      <w:pPr>
        <w:rPr>
          <w:b/>
          <w:bCs/>
        </w:rPr>
      </w:pPr>
      <w:r w:rsidRPr="00412C32">
        <w:rPr>
          <w:b/>
          <w:bCs/>
        </w:rPr>
        <w:t>Proposal 5. RAN4 to decide how to capture the existing measurement accuracy requirements. Any of the two options below can be pursued:</w:t>
      </w:r>
    </w:p>
    <w:p w14:paraId="0855DDB9" w14:textId="77777777" w:rsidR="00412C32" w:rsidRPr="00412C32" w:rsidRDefault="00412C32" w:rsidP="00412C32">
      <w:pPr>
        <w:pStyle w:val="ListParagraph"/>
        <w:numPr>
          <w:ilvl w:val="0"/>
          <w:numId w:val="43"/>
        </w:numPr>
        <w:rPr>
          <w:b/>
          <w:bCs/>
          <w:sz w:val="20"/>
          <w:szCs w:val="20"/>
        </w:rPr>
      </w:pPr>
      <w:r w:rsidRPr="00412C32">
        <w:rPr>
          <w:b/>
          <w:bCs/>
          <w:sz w:val="20"/>
          <w:szCs w:val="20"/>
        </w:rPr>
        <w:t>Option 1: Current tables for existing measurement accuracy requirements (e.g., Table 10.1.2.1.1-1 for SS-RSRP intra-frequency absolute accuracy) are updated to include the NR unlicensed operating bands</w:t>
      </w:r>
    </w:p>
    <w:p w14:paraId="6127AFE9" w14:textId="77777777" w:rsidR="00412C32" w:rsidRDefault="00412C32" w:rsidP="00412C32">
      <w:pPr>
        <w:pStyle w:val="ListParagraph"/>
        <w:numPr>
          <w:ilvl w:val="0"/>
          <w:numId w:val="43"/>
        </w:numPr>
        <w:rPr>
          <w:b/>
          <w:bCs/>
          <w:sz w:val="20"/>
          <w:szCs w:val="20"/>
        </w:rPr>
      </w:pPr>
      <w:r w:rsidRPr="00412C32">
        <w:rPr>
          <w:b/>
          <w:bCs/>
          <w:sz w:val="20"/>
          <w:szCs w:val="20"/>
        </w:rPr>
        <w:t>Option 2: Separate clauses are added to TS 38.133 with suffix “A” to capture the measurement accuracy requirements for NR unlicensed bands</w:t>
      </w:r>
    </w:p>
    <w:p w14:paraId="301D6C47" w14:textId="77777777" w:rsidR="00412C32" w:rsidRPr="00651490" w:rsidRDefault="00412C32" w:rsidP="00804DAC">
      <w:pPr>
        <w:rPr>
          <w:b/>
          <w:bCs/>
        </w:rPr>
      </w:pPr>
    </w:p>
    <w:p w14:paraId="0C633F9D" w14:textId="77777777" w:rsidR="00797CE5" w:rsidRDefault="00797CE5" w:rsidP="006050F7">
      <w:pPr>
        <w:pStyle w:val="Heading1"/>
        <w:numPr>
          <w:ilvl w:val="0"/>
          <w:numId w:val="0"/>
        </w:numPr>
        <w:rPr>
          <w:lang w:val="en-US"/>
        </w:rPr>
      </w:pPr>
      <w:r>
        <w:rPr>
          <w:lang w:val="en-US"/>
        </w:rPr>
        <w:t>References</w:t>
      </w:r>
    </w:p>
    <w:p w14:paraId="7B142946" w14:textId="4C22C40D" w:rsidR="00BF31AD" w:rsidRDefault="001F74A5" w:rsidP="00797CE5">
      <w:pPr>
        <w:rPr>
          <w:lang w:val="en-US"/>
        </w:rPr>
      </w:pPr>
      <w:r>
        <w:rPr>
          <w:lang w:val="en-US"/>
        </w:rPr>
        <w:t>[1] R4-191</w:t>
      </w:r>
      <w:r w:rsidR="000343B3">
        <w:rPr>
          <w:lang w:val="en-US"/>
        </w:rPr>
        <w:t>5777</w:t>
      </w:r>
    </w:p>
    <w:p w14:paraId="6CC815EA" w14:textId="7A2DE4D3" w:rsidR="00DB601F" w:rsidRDefault="00DB601F" w:rsidP="00797CE5">
      <w:pPr>
        <w:rPr>
          <w:lang w:val="en-US"/>
        </w:rPr>
      </w:pPr>
      <w:r>
        <w:rPr>
          <w:lang w:val="en-US"/>
        </w:rPr>
        <w:t>[2] R4-191</w:t>
      </w:r>
      <w:r w:rsidR="00233C73">
        <w:rPr>
          <w:lang w:val="en-US"/>
        </w:rPr>
        <w:t>5189</w:t>
      </w:r>
    </w:p>
    <w:p w14:paraId="4DB067C4" w14:textId="47CDEF84" w:rsidR="001B5306" w:rsidRDefault="001B5306" w:rsidP="00797CE5">
      <w:pPr>
        <w:rPr>
          <w:lang w:val="en-US"/>
        </w:rPr>
      </w:pPr>
      <w:r>
        <w:rPr>
          <w:lang w:val="en-US"/>
        </w:rPr>
        <w:t>[3] ETSI EN 301 893</w:t>
      </w:r>
    </w:p>
    <w:p w14:paraId="426A82A7" w14:textId="03721EDB" w:rsidR="00922E82" w:rsidRDefault="00922E82" w:rsidP="00797CE5">
      <w:pPr>
        <w:rPr>
          <w:lang w:val="en-US"/>
        </w:rPr>
      </w:pPr>
      <w:r>
        <w:rPr>
          <w:lang w:val="en-US"/>
        </w:rPr>
        <w:t>[4] R4-157</w:t>
      </w:r>
      <w:r w:rsidR="007C26F7">
        <w:rPr>
          <w:lang w:val="en-US"/>
        </w:rPr>
        <w:t>954</w:t>
      </w:r>
    </w:p>
    <w:sectPr w:rsidR="00922E82"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6892" w14:textId="77777777" w:rsidR="000B1035" w:rsidRDefault="000B1035">
      <w:r>
        <w:separator/>
      </w:r>
    </w:p>
  </w:endnote>
  <w:endnote w:type="continuationSeparator" w:id="0">
    <w:p w14:paraId="07D238BD" w14:textId="77777777" w:rsidR="000B1035" w:rsidRDefault="000B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7284" w14:textId="77777777" w:rsidR="000B1035" w:rsidRDefault="000B1035">
      <w:r>
        <w:separator/>
      </w:r>
    </w:p>
  </w:footnote>
  <w:footnote w:type="continuationSeparator" w:id="0">
    <w:p w14:paraId="20626D37" w14:textId="77777777" w:rsidR="000B1035" w:rsidRDefault="000B1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7B0D85"/>
    <w:multiLevelType w:val="hybridMultilevel"/>
    <w:tmpl w:val="B26C6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5485"/>
    <w:multiLevelType w:val="hybridMultilevel"/>
    <w:tmpl w:val="64E0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3104CC"/>
    <w:multiLevelType w:val="hybridMultilevel"/>
    <w:tmpl w:val="874E431A"/>
    <w:lvl w:ilvl="0" w:tplc="8E5281FA">
      <w:start w:val="1"/>
      <w:numFmt w:val="bullet"/>
      <w:lvlText w:val="•"/>
      <w:lvlJc w:val="left"/>
      <w:pPr>
        <w:tabs>
          <w:tab w:val="num" w:pos="360"/>
        </w:tabs>
        <w:ind w:left="360" w:hanging="360"/>
      </w:pPr>
      <w:rPr>
        <w:rFonts w:ascii="Arial" w:hAnsi="Arial" w:hint="default"/>
      </w:rPr>
    </w:lvl>
    <w:lvl w:ilvl="1" w:tplc="E19A79C0">
      <w:numFmt w:val="bullet"/>
      <w:lvlText w:val="•"/>
      <w:lvlJc w:val="left"/>
      <w:pPr>
        <w:tabs>
          <w:tab w:val="num" w:pos="1080"/>
        </w:tabs>
        <w:ind w:left="1080" w:hanging="360"/>
      </w:pPr>
      <w:rPr>
        <w:rFonts w:ascii="Arial" w:hAnsi="Arial" w:hint="default"/>
      </w:rPr>
    </w:lvl>
    <w:lvl w:ilvl="2" w:tplc="2F263FD4" w:tentative="1">
      <w:start w:val="1"/>
      <w:numFmt w:val="bullet"/>
      <w:lvlText w:val="•"/>
      <w:lvlJc w:val="left"/>
      <w:pPr>
        <w:tabs>
          <w:tab w:val="num" w:pos="1800"/>
        </w:tabs>
        <w:ind w:left="1800" w:hanging="360"/>
      </w:pPr>
      <w:rPr>
        <w:rFonts w:ascii="Arial" w:hAnsi="Arial" w:hint="default"/>
      </w:rPr>
    </w:lvl>
    <w:lvl w:ilvl="3" w:tplc="3C26E524" w:tentative="1">
      <w:start w:val="1"/>
      <w:numFmt w:val="bullet"/>
      <w:lvlText w:val="•"/>
      <w:lvlJc w:val="left"/>
      <w:pPr>
        <w:tabs>
          <w:tab w:val="num" w:pos="2520"/>
        </w:tabs>
        <w:ind w:left="2520" w:hanging="360"/>
      </w:pPr>
      <w:rPr>
        <w:rFonts w:ascii="Arial" w:hAnsi="Arial" w:hint="default"/>
      </w:rPr>
    </w:lvl>
    <w:lvl w:ilvl="4" w:tplc="398C108C" w:tentative="1">
      <w:start w:val="1"/>
      <w:numFmt w:val="bullet"/>
      <w:lvlText w:val="•"/>
      <w:lvlJc w:val="left"/>
      <w:pPr>
        <w:tabs>
          <w:tab w:val="num" w:pos="3240"/>
        </w:tabs>
        <w:ind w:left="3240" w:hanging="360"/>
      </w:pPr>
      <w:rPr>
        <w:rFonts w:ascii="Arial" w:hAnsi="Arial" w:hint="default"/>
      </w:rPr>
    </w:lvl>
    <w:lvl w:ilvl="5" w:tplc="100E289C" w:tentative="1">
      <w:start w:val="1"/>
      <w:numFmt w:val="bullet"/>
      <w:lvlText w:val="•"/>
      <w:lvlJc w:val="left"/>
      <w:pPr>
        <w:tabs>
          <w:tab w:val="num" w:pos="3960"/>
        </w:tabs>
        <w:ind w:left="3960" w:hanging="360"/>
      </w:pPr>
      <w:rPr>
        <w:rFonts w:ascii="Arial" w:hAnsi="Arial" w:hint="default"/>
      </w:rPr>
    </w:lvl>
    <w:lvl w:ilvl="6" w:tplc="50DC85CE" w:tentative="1">
      <w:start w:val="1"/>
      <w:numFmt w:val="bullet"/>
      <w:lvlText w:val="•"/>
      <w:lvlJc w:val="left"/>
      <w:pPr>
        <w:tabs>
          <w:tab w:val="num" w:pos="4680"/>
        </w:tabs>
        <w:ind w:left="4680" w:hanging="360"/>
      </w:pPr>
      <w:rPr>
        <w:rFonts w:ascii="Arial" w:hAnsi="Arial" w:hint="default"/>
      </w:rPr>
    </w:lvl>
    <w:lvl w:ilvl="7" w:tplc="C7221E46" w:tentative="1">
      <w:start w:val="1"/>
      <w:numFmt w:val="bullet"/>
      <w:lvlText w:val="•"/>
      <w:lvlJc w:val="left"/>
      <w:pPr>
        <w:tabs>
          <w:tab w:val="num" w:pos="5400"/>
        </w:tabs>
        <w:ind w:left="5400" w:hanging="360"/>
      </w:pPr>
      <w:rPr>
        <w:rFonts w:ascii="Arial" w:hAnsi="Arial" w:hint="default"/>
      </w:rPr>
    </w:lvl>
    <w:lvl w:ilvl="8" w:tplc="DDFA3D0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9802D60"/>
    <w:multiLevelType w:val="hybridMultilevel"/>
    <w:tmpl w:val="D110D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13563"/>
    <w:multiLevelType w:val="hybridMultilevel"/>
    <w:tmpl w:val="B4FE296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539673EE"/>
    <w:multiLevelType w:val="hybridMultilevel"/>
    <w:tmpl w:val="AA2A8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D5042"/>
    <w:multiLevelType w:val="hybridMultilevel"/>
    <w:tmpl w:val="8CCE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39"/>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6"/>
  </w:num>
  <w:num w:numId="10">
    <w:abstractNumId w:val="7"/>
  </w:num>
  <w:num w:numId="11">
    <w:abstractNumId w:val="22"/>
  </w:num>
  <w:num w:numId="12">
    <w:abstractNumId w:val="10"/>
  </w:num>
  <w:num w:numId="13">
    <w:abstractNumId w:val="19"/>
  </w:num>
  <w:num w:numId="14">
    <w:abstractNumId w:val="3"/>
  </w:num>
  <w:num w:numId="15">
    <w:abstractNumId w:val="41"/>
  </w:num>
  <w:num w:numId="16">
    <w:abstractNumId w:val="32"/>
  </w:num>
  <w:num w:numId="17">
    <w:abstractNumId w:val="12"/>
  </w:num>
  <w:num w:numId="18">
    <w:abstractNumId w:val="40"/>
  </w:num>
  <w:num w:numId="19">
    <w:abstractNumId w:val="31"/>
  </w:num>
  <w:num w:numId="20">
    <w:abstractNumId w:val="18"/>
  </w:num>
  <w:num w:numId="21">
    <w:abstractNumId w:val="33"/>
  </w:num>
  <w:num w:numId="22">
    <w:abstractNumId w:val="30"/>
  </w:num>
  <w:num w:numId="23">
    <w:abstractNumId w:val="8"/>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38"/>
  </w:num>
  <w:num w:numId="27">
    <w:abstractNumId w:val="9"/>
  </w:num>
  <w:num w:numId="28">
    <w:abstractNumId w:val="35"/>
  </w:num>
  <w:num w:numId="29">
    <w:abstractNumId w:val="23"/>
  </w:num>
  <w:num w:numId="30">
    <w:abstractNumId w:val="17"/>
  </w:num>
  <w:num w:numId="31">
    <w:abstractNumId w:val="29"/>
  </w:num>
  <w:num w:numId="32">
    <w:abstractNumId w:val="13"/>
  </w:num>
  <w:num w:numId="33">
    <w:abstractNumId w:val="4"/>
  </w:num>
  <w:num w:numId="34">
    <w:abstractNumId w:val="16"/>
  </w:num>
  <w:num w:numId="35">
    <w:abstractNumId w:val="28"/>
  </w:num>
  <w:num w:numId="36">
    <w:abstractNumId w:val="20"/>
  </w:num>
  <w:num w:numId="37">
    <w:abstractNumId w:val="25"/>
  </w:num>
  <w:num w:numId="38">
    <w:abstractNumId w:val="6"/>
  </w:num>
  <w:num w:numId="39">
    <w:abstractNumId w:val="27"/>
  </w:num>
  <w:num w:numId="40">
    <w:abstractNumId w:val="21"/>
  </w:num>
  <w:num w:numId="41">
    <w:abstractNumId w:val="5"/>
  </w:num>
  <w:num w:numId="42">
    <w:abstractNumId w:val="2"/>
  </w:num>
  <w:num w:numId="43">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157"/>
    <w:rsid w:val="00034253"/>
    <w:rsid w:val="000343B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2CF3"/>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26"/>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35"/>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4FC"/>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5D"/>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0ED"/>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CD"/>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48"/>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7DB"/>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1FCE"/>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263"/>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BB2"/>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6F2E"/>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0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06"/>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17"/>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5EDE"/>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2FF"/>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4A5"/>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9AC"/>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AF8"/>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C73"/>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2CA"/>
    <w:rsid w:val="0024085D"/>
    <w:rsid w:val="00240B88"/>
    <w:rsid w:val="00240E24"/>
    <w:rsid w:val="0024118F"/>
    <w:rsid w:val="00242173"/>
    <w:rsid w:val="002421F0"/>
    <w:rsid w:val="0024293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DCF"/>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111"/>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3E72"/>
    <w:rsid w:val="002F4167"/>
    <w:rsid w:val="002F4181"/>
    <w:rsid w:val="002F42DC"/>
    <w:rsid w:val="002F4302"/>
    <w:rsid w:val="002F48A3"/>
    <w:rsid w:val="002F48FD"/>
    <w:rsid w:val="002F4A0C"/>
    <w:rsid w:val="002F4A63"/>
    <w:rsid w:val="002F4C00"/>
    <w:rsid w:val="002F4F8D"/>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278"/>
    <w:rsid w:val="00321552"/>
    <w:rsid w:val="00321D66"/>
    <w:rsid w:val="00321EE2"/>
    <w:rsid w:val="003220E3"/>
    <w:rsid w:val="00322EBD"/>
    <w:rsid w:val="00322FEE"/>
    <w:rsid w:val="00323460"/>
    <w:rsid w:val="00323AFC"/>
    <w:rsid w:val="00323CEE"/>
    <w:rsid w:val="00323F04"/>
    <w:rsid w:val="00324259"/>
    <w:rsid w:val="00324497"/>
    <w:rsid w:val="0032488E"/>
    <w:rsid w:val="00324928"/>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683"/>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17"/>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A5"/>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183E"/>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C32"/>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027"/>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4CC"/>
    <w:rsid w:val="00432556"/>
    <w:rsid w:val="0043255D"/>
    <w:rsid w:val="00432580"/>
    <w:rsid w:val="004325C8"/>
    <w:rsid w:val="004325E2"/>
    <w:rsid w:val="00432639"/>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9A"/>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1A"/>
    <w:rsid w:val="00493C48"/>
    <w:rsid w:val="00493EB1"/>
    <w:rsid w:val="00493EC5"/>
    <w:rsid w:val="0049437F"/>
    <w:rsid w:val="004943A4"/>
    <w:rsid w:val="00494B3C"/>
    <w:rsid w:val="00494F12"/>
    <w:rsid w:val="004950F8"/>
    <w:rsid w:val="004955E5"/>
    <w:rsid w:val="004955F9"/>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ABC"/>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13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2DB6"/>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0EC"/>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D65"/>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AA5"/>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8A3"/>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DC3"/>
    <w:rsid w:val="00615FCD"/>
    <w:rsid w:val="006162EC"/>
    <w:rsid w:val="0061685D"/>
    <w:rsid w:val="0061696A"/>
    <w:rsid w:val="00616AD2"/>
    <w:rsid w:val="00616DDB"/>
    <w:rsid w:val="0061700B"/>
    <w:rsid w:val="00617190"/>
    <w:rsid w:val="006173AF"/>
    <w:rsid w:val="006174E0"/>
    <w:rsid w:val="006178BC"/>
    <w:rsid w:val="00617A8B"/>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626"/>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490"/>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919"/>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41"/>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6BF"/>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07F"/>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3E"/>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7F"/>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F7"/>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A1B"/>
    <w:rsid w:val="007D5B3F"/>
    <w:rsid w:val="007D5BFB"/>
    <w:rsid w:val="007D61CC"/>
    <w:rsid w:val="007D6904"/>
    <w:rsid w:val="007D6CE6"/>
    <w:rsid w:val="007D72E1"/>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0E"/>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81"/>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19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AAE"/>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9BF"/>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D3A"/>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5C3"/>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404"/>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B41"/>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2F1D"/>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82"/>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CF5"/>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E7E01"/>
    <w:rsid w:val="009F000D"/>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60F"/>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60D"/>
    <w:rsid w:val="00A22865"/>
    <w:rsid w:val="00A22B40"/>
    <w:rsid w:val="00A22F3B"/>
    <w:rsid w:val="00A22F45"/>
    <w:rsid w:val="00A235BD"/>
    <w:rsid w:val="00A2389E"/>
    <w:rsid w:val="00A23913"/>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C9"/>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A"/>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DD1"/>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0B1"/>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D0"/>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95E"/>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3A"/>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BF8"/>
    <w:rsid w:val="00BD6CBF"/>
    <w:rsid w:val="00BD7181"/>
    <w:rsid w:val="00BD7330"/>
    <w:rsid w:val="00BD748C"/>
    <w:rsid w:val="00BD76D8"/>
    <w:rsid w:val="00BD7AEA"/>
    <w:rsid w:val="00BD7FDD"/>
    <w:rsid w:val="00BD7FE0"/>
    <w:rsid w:val="00BE0577"/>
    <w:rsid w:val="00BE05CE"/>
    <w:rsid w:val="00BE06FD"/>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9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90C"/>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7C9"/>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A5E"/>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1AC"/>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ACC"/>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083"/>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8BD"/>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3FEA"/>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CE4"/>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2D6"/>
    <w:rsid w:val="00D52353"/>
    <w:rsid w:val="00D5237A"/>
    <w:rsid w:val="00D52654"/>
    <w:rsid w:val="00D5271B"/>
    <w:rsid w:val="00D52ECE"/>
    <w:rsid w:val="00D52F48"/>
    <w:rsid w:val="00D531DE"/>
    <w:rsid w:val="00D5324B"/>
    <w:rsid w:val="00D53955"/>
    <w:rsid w:val="00D53F55"/>
    <w:rsid w:val="00D54314"/>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8E4"/>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80"/>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01F"/>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4B2"/>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4D4F"/>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0B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05A"/>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A61"/>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DEC"/>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158"/>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01B"/>
    <w:rsid w:val="00F161FC"/>
    <w:rsid w:val="00F1695D"/>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4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31"/>
    <w:rsid w:val="00F61980"/>
    <w:rsid w:val="00F61A42"/>
    <w:rsid w:val="00F61EE5"/>
    <w:rsid w:val="00F623AA"/>
    <w:rsid w:val="00F627E9"/>
    <w:rsid w:val="00F62897"/>
    <w:rsid w:val="00F62B53"/>
    <w:rsid w:val="00F62C86"/>
    <w:rsid w:val="00F62C99"/>
    <w:rsid w:val="00F62CBF"/>
    <w:rsid w:val="00F63428"/>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F1"/>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43"/>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中等深浅网格 1 - 着色 21,—ño’i—Ž,列表段落,列表段落1,¥¡¡¡¡ì¬º¥¹¥È¶ÎÂä,ÁÐ³ö¶ÎÂä,¥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中等深浅网格 1 - 着色 21 Char,—ño’i—Ž Char,列表段落 Char,列表段落1 Char,¥¡¡¡¡ì¬º¥¹¥È¶ÎÂä Char,ÁÐ³ö¶ÎÂä Char,¥ê¥¹¥È¶ÎÂä Char,Lettre d'introduction Char"/>
    <w:basedOn w:val="DefaultParagraphFont"/>
    <w:link w:val="ListParagraph"/>
    <w:uiPriority w:val="34"/>
    <w:locked/>
    <w:rsid w:val="000343B3"/>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7149792">
      <w:bodyDiv w:val="1"/>
      <w:marLeft w:val="0"/>
      <w:marRight w:val="0"/>
      <w:marTop w:val="0"/>
      <w:marBottom w:val="0"/>
      <w:divBdr>
        <w:top w:val="none" w:sz="0" w:space="0" w:color="auto"/>
        <w:left w:val="none" w:sz="0" w:space="0" w:color="auto"/>
        <w:bottom w:val="none" w:sz="0" w:space="0" w:color="auto"/>
        <w:right w:val="none" w:sz="0" w:space="0" w:color="auto"/>
      </w:divBdr>
      <w:divsChild>
        <w:div w:id="473177442">
          <w:marLeft w:val="360"/>
          <w:marRight w:val="0"/>
          <w:marTop w:val="200"/>
          <w:marBottom w:val="0"/>
          <w:divBdr>
            <w:top w:val="none" w:sz="0" w:space="0" w:color="auto"/>
            <w:left w:val="none" w:sz="0" w:space="0" w:color="auto"/>
            <w:bottom w:val="none" w:sz="0" w:space="0" w:color="auto"/>
            <w:right w:val="none" w:sz="0" w:space="0" w:color="auto"/>
          </w:divBdr>
        </w:div>
        <w:div w:id="1594048665">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62126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4C22C-A819-432C-83F9-F6034FB2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156</TotalTime>
  <Pages>7</Pages>
  <Words>2527</Words>
  <Characters>13491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119</cp:revision>
  <cp:lastPrinted>2009-04-22T21:01:00Z</cp:lastPrinted>
  <dcterms:created xsi:type="dcterms:W3CDTF">2020-01-13T21:54:00Z</dcterms:created>
  <dcterms:modified xsi:type="dcterms:W3CDTF">2020-02-14T22:26:00Z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